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0742A" w14:textId="2B0EBF17" w:rsidR="00941034" w:rsidRPr="00941034" w:rsidRDefault="00941034" w:rsidP="002B1E4B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182833061"/>
      <w:r w:rsidRPr="00941034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>r 2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</w:t>
      </w:r>
      <w:r w:rsidR="007431D7" w:rsidRPr="00941034">
        <w:rPr>
          <w:rFonts w:ascii="Arial" w:hAnsi="Arial" w:cs="Arial"/>
          <w:b/>
          <w:bCs/>
          <w:color w:val="auto"/>
          <w:sz w:val="24"/>
          <w:szCs w:val="24"/>
        </w:rPr>
        <w:t>O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ferenta </w:t>
      </w:r>
    </w:p>
    <w:p w14:paraId="2198B4BB" w14:textId="5141DE78" w:rsidR="00A25D7C" w:rsidRPr="00941034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  <w:bookmarkEnd w:id="0"/>
    </w:p>
    <w:p w14:paraId="7A5A3EC0" w14:textId="77777777" w:rsidR="00A25D7C" w:rsidRDefault="00A25D7C" w:rsidP="00A25D7C">
      <w:pPr>
        <w:jc w:val="right"/>
        <w:rPr>
          <w:rFonts w:cs="Arial"/>
          <w:b/>
          <w:sz w:val="18"/>
        </w:rPr>
      </w:pPr>
    </w:p>
    <w:p w14:paraId="22C2EE1D" w14:textId="77777777" w:rsidR="001C77FA" w:rsidRPr="00E12B8E" w:rsidRDefault="001C77FA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OŚWIADCZENIE</w:t>
      </w:r>
    </w:p>
    <w:p w14:paraId="061F20D5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OFERENTA BIORĄCEGO UDZIAŁ W POSTĘPOWANIU ZAKUPOWYM</w:t>
      </w:r>
    </w:p>
    <w:p w14:paraId="733B3962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</w:p>
    <w:p w14:paraId="24285F65" w14:textId="77777777" w:rsidR="001C77FA" w:rsidRPr="00CC3BE6" w:rsidRDefault="001C77FA" w:rsidP="00A25D7C">
      <w:pPr>
        <w:jc w:val="center"/>
        <w:rPr>
          <w:rFonts w:cs="Arial"/>
          <w:sz w:val="20"/>
        </w:rPr>
      </w:pPr>
    </w:p>
    <w:p w14:paraId="421552AC" w14:textId="6587C1F2" w:rsidR="00A25D7C" w:rsidRPr="00CC3BE6" w:rsidRDefault="00A25D7C" w:rsidP="00A25D7C">
      <w:pPr>
        <w:jc w:val="center"/>
        <w:rPr>
          <w:rFonts w:cs="Arial"/>
          <w:sz w:val="20"/>
        </w:rPr>
      </w:pP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</w:p>
    <w:p w14:paraId="471163E1" w14:textId="34C7C9C9" w:rsidR="00A25D7C" w:rsidRPr="00CC3BE6" w:rsidRDefault="00A25D7C" w:rsidP="00A25D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Działając w imieniu oraz na rzecz </w:t>
      </w:r>
      <w:r w:rsidR="00FD2575" w:rsidRPr="00CC3BE6">
        <w:rPr>
          <w:rFonts w:cs="Arial"/>
          <w:i/>
          <w:sz w:val="20"/>
        </w:rPr>
        <w:t>O</w:t>
      </w:r>
      <w:r w:rsidRPr="00CC3BE6">
        <w:rPr>
          <w:rFonts w:cs="Arial"/>
          <w:i/>
          <w:sz w:val="20"/>
        </w:rPr>
        <w:t>ferenta ___________________________________________________,</w:t>
      </w:r>
    </w:p>
    <w:p w14:paraId="7ACE9399" w14:textId="77777777" w:rsidR="001C77FA" w:rsidRPr="00CC3BE6" w:rsidRDefault="001C77FA" w:rsidP="00A25D7C">
      <w:pPr>
        <w:ind w:left="4111"/>
        <w:rPr>
          <w:rFonts w:cs="Arial"/>
          <w:bCs/>
          <w:i/>
          <w:color w:val="000000"/>
          <w:sz w:val="20"/>
        </w:rPr>
      </w:pPr>
    </w:p>
    <w:p w14:paraId="01318EF3" w14:textId="3D582D4C" w:rsidR="00A25D7C" w:rsidRPr="00CC3BE6" w:rsidRDefault="00A25D7C" w:rsidP="00CC3BE6">
      <w:pPr>
        <w:ind w:left="2127"/>
        <w:rPr>
          <w:rFonts w:cs="Arial"/>
          <w:i/>
          <w:sz w:val="18"/>
          <w:szCs w:val="18"/>
        </w:rPr>
      </w:pPr>
      <w:r w:rsidRPr="00CC3BE6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6545BC71" w14:textId="77777777" w:rsidR="00A25D7C" w:rsidRPr="00CC3BE6" w:rsidRDefault="00A25D7C" w:rsidP="00A25D7C">
      <w:pPr>
        <w:jc w:val="center"/>
        <w:rPr>
          <w:rFonts w:cs="Arial"/>
          <w:i/>
          <w:sz w:val="20"/>
        </w:rPr>
      </w:pPr>
    </w:p>
    <w:p w14:paraId="3F5B35C9" w14:textId="6F94F491" w:rsidR="00A25D7C" w:rsidRPr="00CC3BE6" w:rsidRDefault="00A25D7C" w:rsidP="00A25D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 z siedzibą w _________________ </w:t>
      </w:r>
      <w:r w:rsidRPr="00CC3BE6">
        <w:rPr>
          <w:rFonts w:cs="Arial"/>
          <w:b/>
          <w:i/>
          <w:sz w:val="20"/>
        </w:rPr>
        <w:t xml:space="preserve">oświadczam/-y, że </w:t>
      </w:r>
      <w:r w:rsidR="00FD2575" w:rsidRPr="00CC3BE6">
        <w:rPr>
          <w:rFonts w:cs="Arial"/>
          <w:b/>
          <w:i/>
          <w:sz w:val="20"/>
        </w:rPr>
        <w:t>O</w:t>
      </w:r>
      <w:r w:rsidRPr="00CC3BE6">
        <w:rPr>
          <w:rFonts w:cs="Arial"/>
          <w:b/>
          <w:i/>
          <w:sz w:val="20"/>
        </w:rPr>
        <w:t>ferent</w:t>
      </w:r>
      <w:r w:rsidRPr="00CC3BE6">
        <w:rPr>
          <w:rFonts w:cs="Arial"/>
          <w:i/>
          <w:sz w:val="20"/>
        </w:rPr>
        <w:t>:</w:t>
      </w:r>
    </w:p>
    <w:p w14:paraId="0D19FF25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</w:p>
    <w:p w14:paraId="6B51B500" w14:textId="1EBB28D4" w:rsidR="00044385" w:rsidRPr="00CC3BE6" w:rsidRDefault="00044385" w:rsidP="00044385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Osoba/y do kontaktu, upoważniona/e do prowadzenia negocjacji, aktualizacji oferty i prowadzenia korespondencji na </w:t>
      </w:r>
    </w:p>
    <w:p w14:paraId="3899A93A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</w:p>
    <w:p w14:paraId="79FDE305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>Connect: _________________ tel.  ________________</w:t>
      </w:r>
      <w:proofErr w:type="gramStart"/>
      <w:r w:rsidRPr="00CC3BE6">
        <w:rPr>
          <w:rFonts w:cs="Arial"/>
          <w:i/>
          <w:sz w:val="20"/>
        </w:rPr>
        <w:t>_ ,</w:t>
      </w:r>
      <w:proofErr w:type="gramEnd"/>
      <w:r w:rsidRPr="00CC3BE6">
        <w:rPr>
          <w:rFonts w:cs="Arial"/>
          <w:i/>
          <w:sz w:val="20"/>
        </w:rPr>
        <w:t xml:space="preserve"> e-mail: _________________</w:t>
      </w:r>
    </w:p>
    <w:p w14:paraId="05716C3B" w14:textId="77777777" w:rsidR="00044385" w:rsidRPr="00CC3BE6" w:rsidRDefault="00044385" w:rsidP="00A25D7C">
      <w:pPr>
        <w:jc w:val="center"/>
        <w:rPr>
          <w:rFonts w:cs="Arial"/>
          <w:i/>
          <w:sz w:val="20"/>
        </w:rPr>
      </w:pPr>
    </w:p>
    <w:p w14:paraId="292B3331" w14:textId="77777777" w:rsidR="00A25D7C" w:rsidRPr="00CC3BE6" w:rsidRDefault="00A25D7C" w:rsidP="00A25D7C">
      <w:pPr>
        <w:jc w:val="center"/>
        <w:rPr>
          <w:rFonts w:cs="Arial"/>
          <w:i/>
          <w:sz w:val="20"/>
        </w:rPr>
      </w:pPr>
    </w:p>
    <w:p w14:paraId="7957AA1A" w14:textId="77777777" w:rsidR="00A25D7C" w:rsidRPr="00CC3BE6" w:rsidRDefault="00A25D7C" w:rsidP="00941034">
      <w:pPr>
        <w:numPr>
          <w:ilvl w:val="0"/>
          <w:numId w:val="9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b/>
          <w:sz w:val="20"/>
        </w:rPr>
        <w:t>składa ofertę</w:t>
      </w:r>
      <w:r w:rsidRPr="00CC3BE6">
        <w:rPr>
          <w:rFonts w:eastAsia="Calibri" w:cs="Arial"/>
          <w:b/>
          <w:sz w:val="20"/>
          <w:vertAlign w:val="superscript"/>
        </w:rPr>
        <w:footnoteReference w:id="1"/>
      </w:r>
      <w:r w:rsidRPr="00CC3BE6">
        <w:rPr>
          <w:rFonts w:eastAsia="Calibri" w:cs="Arial"/>
          <w:b/>
          <w:sz w:val="20"/>
        </w:rPr>
        <w:t>:</w:t>
      </w:r>
    </w:p>
    <w:p w14:paraId="3AA9E03D" w14:textId="77777777" w:rsidR="00044385" w:rsidRDefault="00044385" w:rsidP="00F90873">
      <w:pPr>
        <w:numPr>
          <w:ilvl w:val="1"/>
          <w:numId w:val="9"/>
        </w:numPr>
        <w:tabs>
          <w:tab w:val="clear" w:pos="1440"/>
          <w:tab w:val="num" w:pos="1134"/>
        </w:tabs>
        <w:ind w:hanging="731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samodzielnie</w:t>
      </w:r>
    </w:p>
    <w:p w14:paraId="0B777E95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___________________________________________________,</w:t>
      </w:r>
    </w:p>
    <w:p w14:paraId="023FC07F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(firma spółki, działalność gospodarcza prowadzona pod firmą)</w:t>
      </w:r>
    </w:p>
    <w:p w14:paraId="62C87B9C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403B07B6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 xml:space="preserve"> z siedzibą w _________________ </w:t>
      </w:r>
    </w:p>
    <w:p w14:paraId="33A39B26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2683C5F7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Numer REGON: _________________</w:t>
      </w:r>
    </w:p>
    <w:p w14:paraId="284E614F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61F7DF9A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Numer NIP: _________________</w:t>
      </w:r>
    </w:p>
    <w:p w14:paraId="7D49F0DB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18AA0091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Rejestracja VAT-UE w innym kraju niż Polska:</w:t>
      </w:r>
    </w:p>
    <w:p w14:paraId="4CE469A8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71B62799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ascii="Segoe UI Symbol" w:eastAsia="Calibri" w:hAnsi="Segoe UI Symbol" w:cs="Segoe UI Symbol"/>
          <w:sz w:val="20"/>
        </w:rPr>
        <w:t>☐</w:t>
      </w:r>
      <w:r w:rsidRPr="00F90873">
        <w:rPr>
          <w:rFonts w:eastAsia="Calibri" w:cs="Arial"/>
          <w:sz w:val="20"/>
        </w:rPr>
        <w:t xml:space="preserve"> Tak, kraj rejestracji _________________, numer VAT-UE _________________,</w:t>
      </w:r>
    </w:p>
    <w:p w14:paraId="741A030D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24F40E46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ascii="Segoe UI Symbol" w:eastAsia="Calibri" w:hAnsi="Segoe UI Symbol" w:cs="Segoe UI Symbol"/>
          <w:sz w:val="20"/>
        </w:rPr>
        <w:t>☐</w:t>
      </w:r>
      <w:r w:rsidRPr="00F90873">
        <w:rPr>
          <w:rFonts w:eastAsia="Calibri" w:cs="Arial"/>
          <w:sz w:val="20"/>
        </w:rPr>
        <w:t xml:space="preserve"> Nie </w:t>
      </w:r>
    </w:p>
    <w:p w14:paraId="41D45358" w14:textId="77777777" w:rsidR="00F90873" w:rsidRP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</w:p>
    <w:p w14:paraId="3938751A" w14:textId="098E2E7D" w:rsidR="00F90873" w:rsidRDefault="00F90873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</w:rPr>
      </w:pPr>
      <w:r w:rsidRPr="00F90873">
        <w:rPr>
          <w:rFonts w:eastAsia="Calibri" w:cs="Arial"/>
          <w:sz w:val="20"/>
        </w:rPr>
        <w:t>Numer VAT (VIES) – dotyczy podmiotów zagranicznych: _________________</w:t>
      </w:r>
    </w:p>
    <w:p w14:paraId="1E221292" w14:textId="77777777" w:rsidR="00F90873" w:rsidRPr="00CC3BE6" w:rsidRDefault="00F90873" w:rsidP="00F90873">
      <w:pPr>
        <w:ind w:left="1440"/>
        <w:jc w:val="both"/>
        <w:rPr>
          <w:rFonts w:eastAsia="Calibri" w:cs="Arial"/>
          <w:sz w:val="20"/>
        </w:rPr>
      </w:pPr>
    </w:p>
    <w:p w14:paraId="220C4CEB" w14:textId="77777777" w:rsidR="00044385" w:rsidRPr="00CC3BE6" w:rsidRDefault="00044385" w:rsidP="00F90873">
      <w:pPr>
        <w:numPr>
          <w:ilvl w:val="1"/>
          <w:numId w:val="9"/>
        </w:numPr>
        <w:tabs>
          <w:tab w:val="clear" w:pos="1440"/>
          <w:tab w:val="num" w:pos="1134"/>
        </w:tabs>
        <w:ind w:hanging="731"/>
        <w:jc w:val="both"/>
        <w:rPr>
          <w:rFonts w:eastAsia="Calibri" w:cs="Arial"/>
          <w:sz w:val="20"/>
          <w:highlight w:val="lightGray"/>
        </w:rPr>
      </w:pPr>
      <w:r w:rsidRPr="00CC3BE6">
        <w:rPr>
          <w:rFonts w:eastAsia="Calibri" w:cs="Arial"/>
          <w:sz w:val="20"/>
          <w:highlight w:val="lightGray"/>
        </w:rPr>
        <w:t xml:space="preserve">jako konsorcjum, w którego w skład wchodzą:  </w:t>
      </w:r>
    </w:p>
    <w:p w14:paraId="4CEF9528" w14:textId="77777777" w:rsidR="00044385" w:rsidRPr="00CC3BE6" w:rsidRDefault="00044385" w:rsidP="00F90873">
      <w:pPr>
        <w:tabs>
          <w:tab w:val="num" w:pos="1134"/>
        </w:tabs>
        <w:ind w:left="1440" w:hanging="731"/>
        <w:jc w:val="both"/>
        <w:rPr>
          <w:rFonts w:eastAsia="Calibri" w:cs="Arial"/>
          <w:sz w:val="20"/>
          <w:highlight w:val="lightGray"/>
        </w:rPr>
      </w:pPr>
    </w:p>
    <w:p w14:paraId="1E3A0BCE" w14:textId="77777777" w:rsidR="00044385" w:rsidRPr="00CC3BE6" w:rsidRDefault="00044385" w:rsidP="00F90873">
      <w:pPr>
        <w:numPr>
          <w:ilvl w:val="0"/>
          <w:numId w:val="10"/>
        </w:numPr>
        <w:tabs>
          <w:tab w:val="num" w:pos="1134"/>
        </w:tabs>
        <w:ind w:left="567" w:hanging="731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Lider: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33E3A35F" w14:textId="77777777" w:rsidR="00044385" w:rsidRPr="00F90873" w:rsidRDefault="00044385" w:rsidP="00F90873">
      <w:pPr>
        <w:tabs>
          <w:tab w:val="num" w:pos="1134"/>
        </w:tabs>
        <w:ind w:hanging="731"/>
        <w:jc w:val="center"/>
        <w:rPr>
          <w:rFonts w:cs="Arial"/>
          <w:b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(firma spółki, działalność gospodarcza prowadzona pod firmą</w:t>
      </w:r>
      <w:r w:rsidRPr="00F90873">
        <w:rPr>
          <w:rFonts w:cs="Arial"/>
          <w:b/>
          <w:bCs/>
          <w:i/>
          <w:color w:val="000000"/>
          <w:sz w:val="20"/>
          <w:highlight w:val="lightGray"/>
        </w:rPr>
        <w:t>)</w:t>
      </w:r>
    </w:p>
    <w:p w14:paraId="4600BF14" w14:textId="77777777" w:rsidR="00F90873" w:rsidRPr="00F90873" w:rsidRDefault="00F90873" w:rsidP="00F90873">
      <w:pPr>
        <w:tabs>
          <w:tab w:val="num" w:pos="1134"/>
        </w:tabs>
        <w:ind w:hanging="731"/>
        <w:jc w:val="center"/>
        <w:rPr>
          <w:rFonts w:cs="Arial"/>
          <w:bCs/>
          <w:i/>
          <w:color w:val="000000"/>
          <w:sz w:val="20"/>
          <w:highlight w:val="lightGray"/>
        </w:rPr>
      </w:pPr>
    </w:p>
    <w:p w14:paraId="27E4A638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REGON: _________________</w:t>
      </w:r>
    </w:p>
    <w:p w14:paraId="09C98AEA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</w:p>
    <w:p w14:paraId="13E2DAF3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NIP: _________________</w:t>
      </w:r>
    </w:p>
    <w:p w14:paraId="00F648A4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</w:p>
    <w:p w14:paraId="034D5D13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  <w:r w:rsidRPr="00F90873">
        <w:rPr>
          <w:rFonts w:cs="Arial"/>
          <w:i/>
          <w:sz w:val="20"/>
          <w:highlight w:val="lightGray"/>
        </w:rPr>
        <w:t>Rejestracja VAT-UE w innym kraju niż Polska:</w:t>
      </w:r>
    </w:p>
    <w:p w14:paraId="49F85CCC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</w:p>
    <w:p w14:paraId="580CDA9B" w14:textId="77777777" w:rsidR="00F90873" w:rsidRPr="00F90873" w:rsidRDefault="009F621D" w:rsidP="00F90873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73" w:rsidRPr="00F90873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F90873" w:rsidRPr="00F90873">
        <w:rPr>
          <w:rFonts w:cs="Arial"/>
          <w:i/>
          <w:sz w:val="20"/>
          <w:highlight w:val="lightGray"/>
        </w:rPr>
        <w:t xml:space="preserve"> Tak, kraj rejestracji _________________, numer VAT-UE _________________,</w:t>
      </w:r>
    </w:p>
    <w:p w14:paraId="002B4B66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</w:p>
    <w:p w14:paraId="17F8286D" w14:textId="77777777" w:rsidR="00F90873" w:rsidRPr="00F90873" w:rsidRDefault="009F621D" w:rsidP="00F90873">
      <w:pPr>
        <w:tabs>
          <w:tab w:val="num" w:pos="1134"/>
        </w:tabs>
        <w:ind w:left="1843" w:hanging="731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73" w:rsidRPr="00F90873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F90873" w:rsidRPr="00F90873">
        <w:rPr>
          <w:rFonts w:cs="Arial"/>
          <w:i/>
          <w:sz w:val="20"/>
          <w:highlight w:val="lightGray"/>
        </w:rPr>
        <w:t xml:space="preserve"> Nie </w:t>
      </w:r>
    </w:p>
    <w:p w14:paraId="2633A30F" w14:textId="77777777" w:rsidR="00F90873" w:rsidRPr="00F90873" w:rsidRDefault="00F90873" w:rsidP="00F90873">
      <w:pPr>
        <w:tabs>
          <w:tab w:val="num" w:pos="1134"/>
        </w:tabs>
        <w:ind w:left="1843" w:hanging="731"/>
        <w:rPr>
          <w:rFonts w:cs="Arial"/>
          <w:bCs/>
          <w:i/>
          <w:color w:val="000000"/>
          <w:sz w:val="20"/>
          <w:highlight w:val="lightGray"/>
        </w:rPr>
      </w:pPr>
    </w:p>
    <w:p w14:paraId="1BACD7E5" w14:textId="5A05BEF9" w:rsidR="00F90873" w:rsidRPr="00F90873" w:rsidRDefault="00F90873" w:rsidP="00F90873">
      <w:pPr>
        <w:ind w:left="403" w:firstLine="709"/>
        <w:rPr>
          <w:rFonts w:cs="Arial"/>
          <w:bCs/>
          <w:i/>
          <w:color w:val="000000"/>
          <w:sz w:val="20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lastRenderedPageBreak/>
        <w:t>Numer VAT (VIES) – dotyczy podmiotów zagranicznych: _________________</w:t>
      </w:r>
    </w:p>
    <w:p w14:paraId="3EFF3C91" w14:textId="50E33638" w:rsidR="00044385" w:rsidRDefault="00044385" w:rsidP="00F90873">
      <w:pPr>
        <w:tabs>
          <w:tab w:val="left" w:pos="709"/>
          <w:tab w:val="num" w:pos="1134"/>
        </w:tabs>
        <w:ind w:left="709" w:hanging="731"/>
        <w:rPr>
          <w:rFonts w:cs="Arial"/>
          <w:bCs/>
          <w:i/>
          <w:color w:val="000000"/>
          <w:sz w:val="20"/>
          <w:highlight w:val="lightGray"/>
        </w:rPr>
      </w:pPr>
    </w:p>
    <w:p w14:paraId="08031046" w14:textId="77777777" w:rsidR="00F90873" w:rsidRPr="00F90873" w:rsidRDefault="00F90873" w:rsidP="00F90873">
      <w:pPr>
        <w:tabs>
          <w:tab w:val="left" w:pos="709"/>
          <w:tab w:val="num" w:pos="1134"/>
        </w:tabs>
        <w:ind w:left="709" w:hanging="731"/>
        <w:rPr>
          <w:rFonts w:cs="Arial"/>
          <w:b/>
          <w:i/>
          <w:sz w:val="20"/>
          <w:highlight w:val="lightGray"/>
        </w:rPr>
      </w:pPr>
    </w:p>
    <w:p w14:paraId="60C36456" w14:textId="77777777" w:rsidR="00044385" w:rsidRPr="00CC3BE6" w:rsidRDefault="00044385" w:rsidP="00F90873">
      <w:pPr>
        <w:numPr>
          <w:ilvl w:val="0"/>
          <w:numId w:val="10"/>
        </w:numPr>
        <w:ind w:left="426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Członkowie: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42ED1308" w14:textId="77777777" w:rsidR="00044385" w:rsidRDefault="00044385" w:rsidP="00044385">
      <w:pPr>
        <w:jc w:val="center"/>
        <w:rPr>
          <w:rFonts w:cs="Arial"/>
          <w:bCs/>
          <w:i/>
          <w:color w:val="000000"/>
          <w:sz w:val="18"/>
          <w:szCs w:val="18"/>
        </w:rPr>
      </w:pPr>
      <w:r w:rsidRPr="00F429F1">
        <w:rPr>
          <w:rFonts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firmą)</w:t>
      </w:r>
    </w:p>
    <w:p w14:paraId="3D6E90C4" w14:textId="77777777" w:rsidR="00F90873" w:rsidRDefault="00F90873" w:rsidP="00F90873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7791B515" w14:textId="2A092F76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REGON: _________________</w:t>
      </w:r>
    </w:p>
    <w:p w14:paraId="2BDCCC88" w14:textId="77777777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</w:p>
    <w:p w14:paraId="509F5872" w14:textId="77777777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NIP: _________________</w:t>
      </w:r>
    </w:p>
    <w:p w14:paraId="0C10DB7E" w14:textId="77777777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bCs/>
          <w:i/>
          <w:color w:val="000000"/>
          <w:sz w:val="20"/>
          <w:highlight w:val="lightGray"/>
        </w:rPr>
      </w:pPr>
    </w:p>
    <w:p w14:paraId="7DC12E96" w14:textId="77777777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r w:rsidRPr="00F90873">
        <w:rPr>
          <w:rFonts w:cs="Arial"/>
          <w:i/>
          <w:sz w:val="20"/>
          <w:highlight w:val="lightGray"/>
        </w:rPr>
        <w:t>Rejestracja VAT-UE w innym kraju niż Polska:</w:t>
      </w:r>
    </w:p>
    <w:p w14:paraId="77252B12" w14:textId="77777777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</w:p>
    <w:p w14:paraId="67F25809" w14:textId="77777777" w:rsidR="00F90873" w:rsidRPr="00F90873" w:rsidRDefault="009F621D" w:rsidP="00F90873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-12422490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73" w:rsidRPr="00F90873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F90873" w:rsidRPr="00F90873">
        <w:rPr>
          <w:rFonts w:cs="Arial"/>
          <w:i/>
          <w:sz w:val="20"/>
          <w:highlight w:val="lightGray"/>
        </w:rPr>
        <w:t xml:space="preserve"> Tak, kraj rejestracji _________________, numer VAT-UE _________________,</w:t>
      </w:r>
    </w:p>
    <w:p w14:paraId="57282CE8" w14:textId="77777777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</w:p>
    <w:p w14:paraId="173B1C2B" w14:textId="77777777" w:rsidR="00F90873" w:rsidRDefault="009F621D" w:rsidP="00F90873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sdt>
        <w:sdtPr>
          <w:rPr>
            <w:rFonts w:cs="Arial"/>
            <w:iCs/>
            <w:sz w:val="20"/>
            <w:highlight w:val="lightGray"/>
          </w:rPr>
          <w:id w:val="1836727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90873" w:rsidRPr="00F90873">
            <w:rPr>
              <w:rFonts w:ascii="Segoe UI Symbol" w:hAnsi="Segoe UI Symbol" w:cs="Segoe UI Symbol"/>
              <w:iCs/>
              <w:sz w:val="20"/>
              <w:highlight w:val="lightGray"/>
            </w:rPr>
            <w:t>☐</w:t>
          </w:r>
        </w:sdtContent>
      </w:sdt>
      <w:r w:rsidR="00F90873" w:rsidRPr="00F90873">
        <w:rPr>
          <w:rFonts w:cs="Arial"/>
          <w:i/>
          <w:sz w:val="20"/>
          <w:highlight w:val="lightGray"/>
        </w:rPr>
        <w:t xml:space="preserve"> Nie </w:t>
      </w:r>
    </w:p>
    <w:p w14:paraId="113B53DB" w14:textId="77777777" w:rsidR="00F90873" w:rsidRDefault="00F90873" w:rsidP="00F90873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</w:p>
    <w:p w14:paraId="34E1F182" w14:textId="51B4695F" w:rsidR="00F90873" w:rsidRPr="00F90873" w:rsidRDefault="00F90873" w:rsidP="00F90873">
      <w:pPr>
        <w:tabs>
          <w:tab w:val="left" w:pos="1483"/>
        </w:tabs>
        <w:ind w:left="1843" w:hanging="709"/>
        <w:rPr>
          <w:rFonts w:cs="Arial"/>
          <w:i/>
          <w:sz w:val="20"/>
          <w:highlight w:val="lightGray"/>
        </w:rPr>
      </w:pPr>
      <w:r w:rsidRPr="00F90873">
        <w:rPr>
          <w:rFonts w:cs="Arial"/>
          <w:bCs/>
          <w:i/>
          <w:color w:val="000000"/>
          <w:sz w:val="20"/>
          <w:highlight w:val="lightGray"/>
        </w:rPr>
        <w:t>Numer VAT (VIES) – dotyczy podmiotów zagranicznych: _________________</w:t>
      </w:r>
    </w:p>
    <w:p w14:paraId="0BB37531" w14:textId="77777777" w:rsidR="00F429F1" w:rsidRPr="00F429F1" w:rsidRDefault="00F429F1" w:rsidP="00044385">
      <w:pPr>
        <w:jc w:val="center"/>
        <w:rPr>
          <w:rFonts w:cs="Arial"/>
          <w:i/>
          <w:sz w:val="18"/>
          <w:szCs w:val="18"/>
        </w:rPr>
      </w:pPr>
    </w:p>
    <w:p w14:paraId="7F9983B4" w14:textId="65E59D4C" w:rsidR="00FA5EC2" w:rsidRPr="00D141B7" w:rsidRDefault="00FA5EC2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D141B7">
        <w:rPr>
          <w:rFonts w:eastAsia="Calibri" w:cs="Arial"/>
          <w:sz w:val="20"/>
        </w:rPr>
        <w:t xml:space="preserve">zapoznał się i akceptuje treść Klauzuli Sankcyjnej stanowiącej Załącznik nr </w:t>
      </w:r>
      <w:r w:rsidR="008F64B5">
        <w:rPr>
          <w:rFonts w:eastAsia="Calibri" w:cs="Arial"/>
          <w:sz w:val="20"/>
        </w:rPr>
        <w:t>6</w:t>
      </w:r>
      <w:r w:rsidRPr="00D141B7">
        <w:rPr>
          <w:rFonts w:eastAsia="Calibri" w:cs="Arial"/>
          <w:sz w:val="20"/>
        </w:rPr>
        <w:t>,</w:t>
      </w:r>
    </w:p>
    <w:p w14:paraId="018EE2CF" w14:textId="21E8EB59" w:rsidR="00E568DB" w:rsidRPr="00CC3BE6" w:rsidRDefault="00E568DB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spełni</w:t>
      </w:r>
      <w:r w:rsidR="001F7745" w:rsidRPr="00CC3BE6">
        <w:rPr>
          <w:rFonts w:eastAsia="Calibri" w:cs="Arial"/>
          <w:sz w:val="20"/>
        </w:rPr>
        <w:t>a</w:t>
      </w:r>
      <w:r w:rsidRPr="00CC3BE6">
        <w:rPr>
          <w:rFonts w:eastAsia="Calibri" w:cs="Arial"/>
          <w:sz w:val="20"/>
        </w:rPr>
        <w:t xml:space="preserve"> warunk</w:t>
      </w:r>
      <w:r w:rsidR="001F7745" w:rsidRPr="00CC3BE6">
        <w:rPr>
          <w:rFonts w:eastAsia="Calibri" w:cs="Arial"/>
          <w:sz w:val="20"/>
        </w:rPr>
        <w:t>i</w:t>
      </w:r>
      <w:r w:rsidRPr="00CC3BE6">
        <w:rPr>
          <w:rFonts w:eastAsia="Calibri" w:cs="Arial"/>
          <w:sz w:val="20"/>
        </w:rPr>
        <w:t xml:space="preserve"> udziału w Postępowaniu oraz braku podstaw do odrzucenia oferty,</w:t>
      </w:r>
    </w:p>
    <w:p w14:paraId="0C867C95" w14:textId="004F695C" w:rsidR="001F7745" w:rsidRPr="00CC3BE6" w:rsidRDefault="001F7745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spełnia wymagania dotyczące bezpieczeństwa informacji i przetwarzania danych osobowych,</w:t>
      </w:r>
    </w:p>
    <w:p w14:paraId="0E3A4069" w14:textId="7C667477" w:rsidR="00A67027" w:rsidRPr="00CC3BE6" w:rsidRDefault="00944A51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przyjmuj</w:t>
      </w:r>
      <w:r w:rsidR="00843FFF" w:rsidRPr="00CC3BE6">
        <w:rPr>
          <w:rFonts w:eastAsia="Calibri" w:cs="Arial"/>
          <w:sz w:val="20"/>
        </w:rPr>
        <w:t>e</w:t>
      </w:r>
      <w:r w:rsidRPr="00CC3BE6">
        <w:rPr>
          <w:rFonts w:eastAsia="Calibri" w:cs="Arial"/>
          <w:sz w:val="20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CC3BE6">
        <w:rPr>
          <w:rFonts w:eastAsia="Calibri" w:cs="Arial"/>
          <w:sz w:val="20"/>
        </w:rPr>
        <w:t>PSG</w:t>
      </w:r>
      <w:r w:rsidRPr="00CC3BE6">
        <w:rPr>
          <w:rFonts w:eastAsia="Calibri" w:cs="Arial"/>
          <w:sz w:val="20"/>
        </w:rPr>
        <w:t xml:space="preserve"> z tego tytułu</w:t>
      </w:r>
      <w:r w:rsidR="00A67027" w:rsidRPr="00CC3BE6">
        <w:rPr>
          <w:rFonts w:eastAsia="Calibri" w:cs="Arial"/>
          <w:sz w:val="20"/>
        </w:rPr>
        <w:t>,</w:t>
      </w:r>
    </w:p>
    <w:p w14:paraId="3D10F4F6" w14:textId="2C99CEE1" w:rsidR="00A67027" w:rsidRPr="00CC3BE6" w:rsidRDefault="00A67027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numer bankowego rachunku rozliczeniowego, wskazanego w Umowie lub na fakturze, na który ma zostać dokonana płatność</w:t>
      </w:r>
      <w:r w:rsidR="00843FFF" w:rsidRPr="00CC3BE6">
        <w:rPr>
          <w:rFonts w:eastAsia="Calibri" w:cs="Arial"/>
          <w:sz w:val="20"/>
        </w:rPr>
        <w:t xml:space="preserve"> jest zgodny </w:t>
      </w:r>
      <w:r w:rsidRPr="00CC3BE6">
        <w:rPr>
          <w:rFonts w:eastAsia="Calibri" w:cs="Arial"/>
          <w:sz w:val="20"/>
        </w:rPr>
        <w:t xml:space="preserve">z numerem rachunku bankowego, otwartym w </w:t>
      </w:r>
      <w:r w:rsidRPr="00CC3BE6">
        <w:rPr>
          <w:rFonts w:eastAsia="Calibri" w:cs="Arial"/>
          <w:color w:val="000000"/>
          <w:sz w:val="20"/>
        </w:rPr>
        <w:t xml:space="preserve">związku </w:t>
      </w:r>
      <w:r w:rsidR="009F5839">
        <w:rPr>
          <w:rFonts w:eastAsia="Calibri" w:cs="Arial"/>
          <w:color w:val="000000"/>
          <w:sz w:val="20"/>
        </w:rPr>
        <w:br/>
      </w:r>
      <w:r w:rsidRPr="00CC3BE6">
        <w:rPr>
          <w:rFonts w:eastAsia="Calibri" w:cs="Arial"/>
          <w:color w:val="000000"/>
          <w:sz w:val="20"/>
        </w:rPr>
        <w:t>z prowadzoną działalnością gospodarczą, który został zgłoszony w Urzędzie</w:t>
      </w:r>
      <w:r w:rsidRPr="00CC3BE6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6DF5259B" w14:textId="268BC2CC" w:rsidR="00A67027" w:rsidRPr="00CC3BE6" w:rsidRDefault="00A67027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5D634166" w14:textId="3A440051" w:rsidR="005B1521" w:rsidRPr="00CC3BE6" w:rsidRDefault="00470968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jest</w:t>
      </w:r>
      <w:r w:rsidR="005B1521" w:rsidRPr="00CC3BE6">
        <w:rPr>
          <w:rFonts w:eastAsia="Calibri" w:cs="Arial"/>
          <w:sz w:val="20"/>
        </w:rPr>
        <w:t xml:space="preserve"> w sporze sądowym ze Spółką lub ze Spółką z GK ORLEN </w:t>
      </w:r>
    </w:p>
    <w:p w14:paraId="08D32A1F" w14:textId="502A1FB3" w:rsidR="00A67027" w:rsidRPr="00CC3BE6" w:rsidRDefault="00A67027" w:rsidP="00223D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</w:t>
      </w:r>
      <w:r w:rsidR="00FD2575" w:rsidRPr="00CC3BE6">
        <w:rPr>
          <w:rFonts w:eastAsia="Calibri" w:cs="Arial"/>
          <w:sz w:val="20"/>
        </w:rPr>
        <w:t>,</w:t>
      </w:r>
    </w:p>
    <w:p w14:paraId="61C9C844" w14:textId="74BCB3EB" w:rsidR="00A67027" w:rsidRPr="00CC3BE6" w:rsidRDefault="00A67027" w:rsidP="00223D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</w:t>
      </w:r>
      <w:r w:rsidR="00FD2575" w:rsidRPr="00CC3BE6">
        <w:rPr>
          <w:rFonts w:eastAsia="Calibri" w:cs="Arial"/>
          <w:sz w:val="20"/>
        </w:rPr>
        <w:t>,</w:t>
      </w:r>
    </w:p>
    <w:p w14:paraId="7FBE9297" w14:textId="376F5BD2" w:rsidR="00470968" w:rsidRPr="00CC3BE6" w:rsidRDefault="00470968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CC3BE6">
        <w:rPr>
          <w:rFonts w:eastAsia="Calibri" w:cs="Arial"/>
          <w:sz w:val="20"/>
        </w:rPr>
        <w:t xml:space="preserve">był w sporze sądowym ze Spółką lub ze Spółką z GK ORLEN </w:t>
      </w:r>
    </w:p>
    <w:p w14:paraId="4D0AACEE" w14:textId="77777777" w:rsidR="00470968" w:rsidRPr="00CC3BE6" w:rsidRDefault="00470968" w:rsidP="00223D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Tak,</w:t>
      </w:r>
    </w:p>
    <w:p w14:paraId="2D990CE4" w14:textId="77777777" w:rsidR="00470968" w:rsidRPr="00CC3BE6" w:rsidRDefault="00470968" w:rsidP="00223D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Nie,</w:t>
      </w:r>
    </w:p>
    <w:bookmarkEnd w:id="1"/>
    <w:p w14:paraId="0E583EEA" w14:textId="3FC0CFAC" w:rsidR="00A25D7C" w:rsidRPr="00CC3BE6" w:rsidRDefault="00A25D7C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 xml:space="preserve">zobowiązuje się do przestrzegania tajemnicy informacji i </w:t>
      </w:r>
      <w:proofErr w:type="gramStart"/>
      <w:r w:rsidRPr="00CC3BE6">
        <w:rPr>
          <w:rFonts w:eastAsia="Calibri" w:cs="Arial"/>
          <w:sz w:val="20"/>
        </w:rPr>
        <w:t>nie rozpowszechniania</w:t>
      </w:r>
      <w:proofErr w:type="gramEnd"/>
      <w:r w:rsidRPr="00CC3BE6">
        <w:rPr>
          <w:rFonts w:eastAsia="Calibri" w:cs="Arial"/>
          <w:sz w:val="20"/>
        </w:rPr>
        <w:t xml:space="preserve"> informacji </w:t>
      </w:r>
      <w:r w:rsidR="00B77652">
        <w:rPr>
          <w:rFonts w:eastAsia="Calibri" w:cs="Arial"/>
          <w:sz w:val="20"/>
        </w:rPr>
        <w:br/>
      </w:r>
      <w:r w:rsidRPr="00CC3BE6">
        <w:rPr>
          <w:rFonts w:eastAsia="Calibri" w:cs="Arial"/>
          <w:sz w:val="20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CC3BE6">
        <w:rPr>
          <w:rFonts w:eastAsia="Calibri" w:cs="Arial"/>
          <w:sz w:val="20"/>
        </w:rPr>
        <w:t xml:space="preserve"> </w:t>
      </w:r>
    </w:p>
    <w:p w14:paraId="45C68D9B" w14:textId="38A9A17C" w:rsidR="00A25D7C" w:rsidRPr="00CC3BE6" w:rsidRDefault="00A25D7C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 xml:space="preserve">jest związany niniejszą ofertą w terminie </w:t>
      </w:r>
      <w:r w:rsidRPr="00CC3BE6">
        <w:rPr>
          <w:rFonts w:cs="Arial"/>
          <w:b/>
          <w:sz w:val="20"/>
        </w:rPr>
        <w:t xml:space="preserve">do </w:t>
      </w:r>
      <w:r w:rsidR="001C77FA" w:rsidRPr="00CC3BE6">
        <w:rPr>
          <w:rFonts w:cs="Arial"/>
          <w:b/>
          <w:sz w:val="20"/>
        </w:rPr>
        <w:t xml:space="preserve">… </w:t>
      </w:r>
      <w:r w:rsidR="00D40DC6" w:rsidRPr="00CC3BE6">
        <w:rPr>
          <w:rFonts w:cs="Arial"/>
          <w:b/>
          <w:sz w:val="20"/>
        </w:rPr>
        <w:t>dni</w:t>
      </w:r>
      <w:r w:rsidR="007D368D" w:rsidRPr="00CC3BE6">
        <w:rPr>
          <w:rFonts w:cs="Arial"/>
          <w:b/>
          <w:sz w:val="20"/>
        </w:rPr>
        <w:t xml:space="preserve"> </w:t>
      </w:r>
      <w:r w:rsidR="007D368D" w:rsidRPr="00CC3BE6">
        <w:rPr>
          <w:rFonts w:cs="Arial"/>
          <w:b/>
          <w:i/>
          <w:iCs/>
          <w:color w:val="E36C0A" w:themeColor="accent6" w:themeShade="BF"/>
          <w:sz w:val="20"/>
        </w:rPr>
        <w:t>[uzupełnia Oferent</w:t>
      </w:r>
      <w:r w:rsidR="00D40DC6" w:rsidRPr="00CC3BE6">
        <w:rPr>
          <w:rFonts w:cs="Arial"/>
          <w:b/>
          <w:i/>
          <w:iCs/>
          <w:color w:val="E36C0A" w:themeColor="accent6" w:themeShade="BF"/>
          <w:sz w:val="20"/>
        </w:rPr>
        <w:t xml:space="preserve"> – nie może być krótszy niż wskazany w pkt. I.3. Zapytania ofertowego</w:t>
      </w:r>
      <w:r w:rsidR="007D368D" w:rsidRPr="00CC3BE6">
        <w:rPr>
          <w:rFonts w:cs="Arial"/>
          <w:b/>
          <w:i/>
          <w:iCs/>
          <w:color w:val="E36C0A" w:themeColor="accent6" w:themeShade="BF"/>
          <w:sz w:val="20"/>
        </w:rPr>
        <w:t>]</w:t>
      </w:r>
      <w:r w:rsidRPr="00CC3BE6">
        <w:rPr>
          <w:rFonts w:cs="Arial"/>
          <w:color w:val="E36C0A" w:themeColor="accent6" w:themeShade="BF"/>
          <w:sz w:val="20"/>
        </w:rPr>
        <w:t xml:space="preserve"> </w:t>
      </w:r>
      <w:r w:rsidRPr="00CC3BE6">
        <w:rPr>
          <w:rFonts w:cs="Arial"/>
          <w:sz w:val="20"/>
        </w:rPr>
        <w:t>od daty jej złożenia,</w:t>
      </w:r>
    </w:p>
    <w:p w14:paraId="571AD83F" w14:textId="5B2D9724" w:rsidR="00257195" w:rsidRPr="00CC3BE6" w:rsidRDefault="00257195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62EBD053" w:rsidR="00E4458A" w:rsidRPr="00CC3BE6" w:rsidRDefault="00E4458A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 xml:space="preserve">zapozna się i zastosuje Wymagania dla </w:t>
      </w:r>
      <w:r w:rsidR="00640B0A" w:rsidRPr="00CC3BE6">
        <w:rPr>
          <w:rFonts w:cs="Arial"/>
          <w:sz w:val="20"/>
        </w:rPr>
        <w:t xml:space="preserve">Oferentów </w:t>
      </w:r>
      <w:r w:rsidRPr="00CC3BE6">
        <w:rPr>
          <w:rFonts w:cs="Arial"/>
          <w:sz w:val="20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CC3BE6">
        <w:rPr>
          <w:rFonts w:cs="Arial"/>
          <w:sz w:val="20"/>
        </w:rPr>
        <w:t xml:space="preserve"> </w:t>
      </w:r>
      <w:r w:rsidRPr="00CC3BE6">
        <w:rPr>
          <w:rFonts w:cs="Arial"/>
          <w:i/>
          <w:iCs/>
          <w:sz w:val="20"/>
        </w:rPr>
        <w:t>Dla Kontrahenta</w:t>
      </w:r>
      <w:r w:rsidR="006762FD" w:rsidRPr="00CC3BE6">
        <w:rPr>
          <w:rFonts w:cs="Arial"/>
          <w:i/>
          <w:iCs/>
          <w:sz w:val="20"/>
        </w:rPr>
        <w:t>/ Pliki do pobrania</w:t>
      </w:r>
      <w:r w:rsidR="001C77FA" w:rsidRPr="00CC3BE6">
        <w:rPr>
          <w:rFonts w:cs="Arial"/>
          <w:i/>
          <w:iCs/>
          <w:sz w:val="20"/>
        </w:rPr>
        <w:t>.</w:t>
      </w:r>
    </w:p>
    <w:p w14:paraId="6BEC3C74" w14:textId="754F26E1" w:rsidR="00220FFC" w:rsidRPr="00220FFC" w:rsidRDefault="00220FFC" w:rsidP="00220FF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20"/>
        </w:rPr>
      </w:pPr>
      <w:r w:rsidRPr="00220FFC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handlowych.</w:t>
      </w:r>
    </w:p>
    <w:p w14:paraId="60D81AC9" w14:textId="77777777" w:rsidR="00220FFC" w:rsidRPr="00220FFC" w:rsidRDefault="009F621D" w:rsidP="00220FFC">
      <w:pPr>
        <w:ind w:left="1440" w:hanging="731"/>
        <w:jc w:val="both"/>
        <w:rPr>
          <w:rFonts w:eastAsia="Calibri" w:cs="Arial"/>
          <w:sz w:val="20"/>
        </w:rPr>
      </w:pPr>
      <w:sdt>
        <w:sdtPr>
          <w:rPr>
            <w:rFonts w:ascii="MS Gothic" w:eastAsia="MS Gothic" w:hAnsi="MS Gothic" w:cs="Cambria Math"/>
            <w:sz w:val="20"/>
          </w:rPr>
          <w:id w:val="-1868522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FC" w:rsidRPr="00220FFC">
            <w:rPr>
              <w:rFonts w:ascii="MS Gothic" w:eastAsia="MS Gothic" w:hAnsi="MS Gothic" w:cs="Cambria Math" w:hint="eastAsia"/>
              <w:sz w:val="20"/>
            </w:rPr>
            <w:t>☐</w:t>
          </w:r>
        </w:sdtContent>
      </w:sdt>
      <w:r w:rsidR="00220FFC" w:rsidRPr="00220FFC" w:rsidDel="00711C15">
        <w:rPr>
          <w:rFonts w:ascii="Cambria Math" w:eastAsia="Calibri" w:hAnsi="Cambria Math" w:cs="Cambria Math"/>
          <w:sz w:val="20"/>
        </w:rPr>
        <w:t xml:space="preserve"> </w:t>
      </w:r>
      <w:r w:rsidR="00220FFC" w:rsidRPr="00220FFC">
        <w:rPr>
          <w:rFonts w:eastAsia="Calibri" w:cs="Arial"/>
          <w:sz w:val="20"/>
        </w:rPr>
        <w:t>Tak,</w:t>
      </w:r>
    </w:p>
    <w:p w14:paraId="5D88798B" w14:textId="77777777" w:rsidR="00220FFC" w:rsidRPr="00220FFC" w:rsidRDefault="009F621D" w:rsidP="00220FFC">
      <w:pPr>
        <w:spacing w:after="60"/>
        <w:ind w:left="1440" w:hanging="731"/>
        <w:jc w:val="both"/>
        <w:rPr>
          <w:rFonts w:eastAsia="Calibri" w:cs="Arial"/>
          <w:sz w:val="20"/>
        </w:rPr>
      </w:pPr>
      <w:sdt>
        <w:sdtPr>
          <w:rPr>
            <w:rFonts w:ascii="MS Gothic" w:eastAsia="MS Gothic" w:hAnsi="MS Gothic" w:cs="Cambria Math"/>
            <w:sz w:val="20"/>
          </w:rPr>
          <w:id w:val="-136112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FC" w:rsidRPr="00220FFC">
            <w:rPr>
              <w:rFonts w:ascii="MS Gothic" w:eastAsia="MS Gothic" w:hAnsi="MS Gothic" w:cs="Cambria Math" w:hint="eastAsia"/>
              <w:sz w:val="20"/>
            </w:rPr>
            <w:t>☐</w:t>
          </w:r>
        </w:sdtContent>
      </w:sdt>
      <w:r w:rsidR="00220FFC" w:rsidRPr="00220FFC" w:rsidDel="00711C15">
        <w:rPr>
          <w:rFonts w:ascii="Cambria Math" w:eastAsia="Calibri" w:hAnsi="Cambria Math" w:cs="Cambria Math"/>
          <w:sz w:val="20"/>
        </w:rPr>
        <w:t xml:space="preserve"> </w:t>
      </w:r>
      <w:r w:rsidR="00220FFC" w:rsidRPr="00220FFC">
        <w:rPr>
          <w:rFonts w:eastAsia="Calibri" w:cs="Arial"/>
          <w:sz w:val="20"/>
        </w:rPr>
        <w:t>Nie,</w:t>
      </w:r>
    </w:p>
    <w:p w14:paraId="57ABB23F" w14:textId="77777777" w:rsidR="00220FFC" w:rsidRPr="00220FFC" w:rsidRDefault="00220FFC" w:rsidP="00220FF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after="60"/>
        <w:ind w:left="709" w:hanging="425"/>
        <w:jc w:val="both"/>
        <w:rPr>
          <w:rFonts w:cs="Arial"/>
          <w:sz w:val="20"/>
        </w:rPr>
      </w:pPr>
      <w:r w:rsidRPr="00220FFC">
        <w:rPr>
          <w:rFonts w:eastAsia="Calibri" w:cs="Arial"/>
          <w:sz w:val="20"/>
        </w:rPr>
        <w:t xml:space="preserve">ma prawo do wystawiania dokumentu: „Informacja o kwocie obniżenia wpłat na Państwowy Fundusz Rehabilitacji Osób Niepełnosprawnych” (dokumentu </w:t>
      </w:r>
      <w:proofErr w:type="spellStart"/>
      <w:r w:rsidRPr="00220FFC">
        <w:rPr>
          <w:rFonts w:eastAsia="Calibri" w:cs="Arial"/>
          <w:sz w:val="20"/>
        </w:rPr>
        <w:t>INFu</w:t>
      </w:r>
      <w:proofErr w:type="spellEnd"/>
      <w:r w:rsidRPr="00220FFC">
        <w:rPr>
          <w:rFonts w:eastAsia="Calibri" w:cs="Arial"/>
          <w:sz w:val="20"/>
        </w:rPr>
        <w:t>)</w:t>
      </w:r>
    </w:p>
    <w:p w14:paraId="70E1F22D" w14:textId="77777777" w:rsidR="00220FFC" w:rsidRPr="00220FFC" w:rsidRDefault="009F621D" w:rsidP="00220FFC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sdt>
        <w:sdtPr>
          <w:rPr>
            <w:rFonts w:eastAsia="Calibri" w:cs="Arial"/>
            <w:sz w:val="20"/>
          </w:rPr>
          <w:id w:val="-16539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FC" w:rsidRPr="00220FFC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220FFC" w:rsidRPr="00220FFC" w:rsidDel="00711C15">
        <w:rPr>
          <w:rFonts w:eastAsia="Calibri" w:cs="Arial"/>
          <w:sz w:val="20"/>
        </w:rPr>
        <w:t xml:space="preserve"> </w:t>
      </w:r>
      <w:r w:rsidR="00220FFC" w:rsidRPr="00220FFC">
        <w:rPr>
          <w:rFonts w:eastAsia="Calibri" w:cs="Arial"/>
          <w:sz w:val="20"/>
        </w:rPr>
        <w:t>Tak,</w:t>
      </w:r>
    </w:p>
    <w:p w14:paraId="271499A4" w14:textId="77777777" w:rsidR="00220FFC" w:rsidRPr="00220FFC" w:rsidRDefault="009F621D" w:rsidP="00220FFC">
      <w:pPr>
        <w:tabs>
          <w:tab w:val="num" w:pos="1800"/>
        </w:tabs>
        <w:spacing w:after="60"/>
        <w:ind w:left="709"/>
        <w:jc w:val="both"/>
        <w:rPr>
          <w:rFonts w:eastAsia="Calibri" w:cs="Arial"/>
          <w:sz w:val="20"/>
        </w:rPr>
      </w:pPr>
      <w:sdt>
        <w:sdtPr>
          <w:rPr>
            <w:rFonts w:eastAsia="Calibri" w:cs="Arial"/>
            <w:sz w:val="20"/>
          </w:rPr>
          <w:id w:val="2822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0FFC" w:rsidRPr="00220FFC">
            <w:rPr>
              <w:rFonts w:ascii="Segoe UI Symbol" w:eastAsia="MS Gothic" w:hAnsi="Segoe UI Symbol" w:cs="Segoe UI Symbol"/>
              <w:sz w:val="20"/>
            </w:rPr>
            <w:t>☐</w:t>
          </w:r>
        </w:sdtContent>
      </w:sdt>
      <w:r w:rsidR="00220FFC" w:rsidRPr="00220FFC" w:rsidDel="00711C15">
        <w:rPr>
          <w:rFonts w:eastAsia="Calibri" w:cs="Arial"/>
          <w:sz w:val="20"/>
        </w:rPr>
        <w:t xml:space="preserve"> </w:t>
      </w:r>
      <w:r w:rsidR="00220FFC" w:rsidRPr="00220FFC">
        <w:rPr>
          <w:rFonts w:eastAsia="Calibri" w:cs="Arial"/>
          <w:sz w:val="20"/>
        </w:rPr>
        <w:t>Nie,</w:t>
      </w:r>
    </w:p>
    <w:p w14:paraId="5026B520" w14:textId="23A24F4D" w:rsidR="00A25D7C" w:rsidRPr="00CC3BE6" w:rsidRDefault="00D17A2A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b/>
          <w:sz w:val="20"/>
        </w:rPr>
      </w:pPr>
      <w:r w:rsidRPr="00CC3BE6">
        <w:rPr>
          <w:rFonts w:cs="Arial"/>
          <w:bCs/>
          <w:sz w:val="20"/>
        </w:rPr>
        <w:t xml:space="preserve">Oferent, jak i jego podmioty zależne, dominujące oraz członkowie jego organów są zgodne </w:t>
      </w:r>
      <w:r w:rsidR="009F5839">
        <w:rPr>
          <w:rFonts w:cs="Arial"/>
          <w:bCs/>
          <w:sz w:val="20"/>
        </w:rPr>
        <w:br/>
      </w:r>
      <w:r w:rsidRPr="00CC3BE6">
        <w:rPr>
          <w:rFonts w:cs="Arial"/>
          <w:bCs/>
          <w:sz w:val="20"/>
        </w:rPr>
        <w:t>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16209AE" w14:textId="24C91457" w:rsidR="00A25D7C" w:rsidRPr="00CC3BE6" w:rsidRDefault="006762FD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 xml:space="preserve">Informacje zawarte w dołączonych na </w:t>
      </w:r>
      <w:r w:rsidR="00244ADE" w:rsidRPr="00CC3BE6">
        <w:rPr>
          <w:rFonts w:cs="Arial"/>
          <w:sz w:val="20"/>
        </w:rPr>
        <w:t>Connect</w:t>
      </w:r>
      <w:r w:rsidRPr="00CC3BE6">
        <w:rPr>
          <w:rFonts w:cs="Arial"/>
          <w:sz w:val="20"/>
        </w:rPr>
        <w:t xml:space="preserve"> plikach oznaczonych nazwą „</w:t>
      </w:r>
      <w:r w:rsidRPr="00CC3BE6">
        <w:rPr>
          <w:rFonts w:cs="Arial"/>
          <w:b/>
          <w:bCs/>
          <w:sz w:val="20"/>
        </w:rPr>
        <w:t>TAJEMNICA PRZEDSIĘBIORSTWA</w:t>
      </w:r>
      <w:r w:rsidRPr="00CC3BE6">
        <w:rPr>
          <w:rFonts w:cs="Arial"/>
          <w:sz w:val="20"/>
        </w:rPr>
        <w:t xml:space="preserve">” stanowią tajemnicę przedsiębiorstwa w rozumieniu przepisów ustawy </w:t>
      </w:r>
      <w:r w:rsidR="009F5839">
        <w:rPr>
          <w:rFonts w:cs="Arial"/>
          <w:sz w:val="20"/>
        </w:rPr>
        <w:br/>
      </w:r>
      <w:r w:rsidRPr="00CC3BE6">
        <w:rPr>
          <w:rFonts w:cs="Arial"/>
          <w:sz w:val="20"/>
        </w:rPr>
        <w:t xml:space="preserve">o zwalczaniu nieuczciwej konkurencji i jako takie nie mogą być ogólnie udostępnione. </w:t>
      </w:r>
      <w:r w:rsidRPr="00CC3BE6">
        <w:rPr>
          <w:rFonts w:cs="Arial"/>
          <w:b/>
          <w:bCs/>
          <w:sz w:val="20"/>
          <w:u w:val="single"/>
        </w:rPr>
        <w:t xml:space="preserve">W celu wykazania, iż zastrzeżone informacje stanowią tajemnicę przedsiębiorstwa na </w:t>
      </w:r>
      <w:r w:rsidR="00244ADE" w:rsidRPr="00CC3BE6">
        <w:rPr>
          <w:rFonts w:cs="Arial"/>
          <w:b/>
          <w:bCs/>
          <w:sz w:val="20"/>
          <w:u w:val="single"/>
        </w:rPr>
        <w:t>Connect</w:t>
      </w:r>
      <w:r w:rsidRPr="00CC3BE6">
        <w:rPr>
          <w:rFonts w:cs="Arial"/>
          <w:b/>
          <w:bCs/>
          <w:sz w:val="20"/>
          <w:u w:val="single"/>
        </w:rPr>
        <w:t xml:space="preserve"> załączone zostało oświadczenie wraz z uzasadnieniem</w:t>
      </w:r>
      <w:r w:rsidRPr="00CC3BE6">
        <w:rPr>
          <w:rFonts w:cs="Arial"/>
          <w:sz w:val="20"/>
        </w:rPr>
        <w:t xml:space="preserve"> (</w:t>
      </w:r>
      <w:r w:rsidRPr="00CC3BE6">
        <w:rPr>
          <w:rFonts w:cs="Arial"/>
          <w:i/>
          <w:iCs/>
          <w:sz w:val="20"/>
        </w:rPr>
        <w:t>w przypadku niezawierania w ofercie informacji stanowiących tajemnicę przedsiębiorstwa w rozumieniu przepisów ustawy o zwalczaniu nieuczciwej konkurencji, zapisy należy wykreślić</w:t>
      </w:r>
      <w:r w:rsidRPr="00CC3BE6">
        <w:rPr>
          <w:rFonts w:cs="Arial"/>
          <w:sz w:val="20"/>
        </w:rPr>
        <w:t>).</w:t>
      </w:r>
    </w:p>
    <w:p w14:paraId="27755ED0" w14:textId="7BED58CC" w:rsidR="00A13F64" w:rsidRPr="00CC3BE6" w:rsidRDefault="00A13F64" w:rsidP="00223D7C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spacing w:before="60" w:after="60"/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 xml:space="preserve">oferuje produkt lub usługę </w:t>
      </w:r>
      <w:r w:rsidR="00257195" w:rsidRPr="00CC3BE6">
        <w:rPr>
          <w:rFonts w:eastAsia="Calibri" w:cs="Arial"/>
          <w:sz w:val="20"/>
        </w:rPr>
        <w:t>pochodzącą</w:t>
      </w:r>
      <w:r w:rsidRPr="00CC3BE6">
        <w:rPr>
          <w:rFonts w:eastAsia="Calibri" w:cs="Arial"/>
          <w:sz w:val="20"/>
        </w:rPr>
        <w:t xml:space="preserve"> z Państwa trzeciego</w:t>
      </w:r>
    </w:p>
    <w:p w14:paraId="5CC313F3" w14:textId="77777777" w:rsidR="00A13F64" w:rsidRPr="00CC3BE6" w:rsidRDefault="00A13F64" w:rsidP="00223D7C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Tak,</w:t>
      </w:r>
    </w:p>
    <w:p w14:paraId="5FD466D7" w14:textId="16BD98B3" w:rsidR="00886621" w:rsidRPr="00212BD3" w:rsidRDefault="00A13F64" w:rsidP="00212BD3">
      <w:pPr>
        <w:tabs>
          <w:tab w:val="num" w:pos="1800"/>
        </w:tabs>
        <w:spacing w:before="60" w:after="60"/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Nie.</w:t>
      </w:r>
    </w:p>
    <w:p w14:paraId="6EF4CF40" w14:textId="77777777" w:rsidR="00F90873" w:rsidRPr="00212BD3" w:rsidRDefault="00F90873" w:rsidP="00F90873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212BD3">
        <w:rPr>
          <w:rFonts w:cs="Arial"/>
          <w:sz w:val="20"/>
        </w:rPr>
        <w:t>akceptuje minimum 30-dniowy termin płatności faktury/faktur.</w:t>
      </w:r>
    </w:p>
    <w:p w14:paraId="6F86B2CE" w14:textId="6FA10850" w:rsidR="00212BD3" w:rsidRPr="00212BD3" w:rsidRDefault="00212BD3" w:rsidP="00212BD3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212BD3">
        <w:rPr>
          <w:rFonts w:eastAsia="Calibri" w:cs="Arial"/>
          <w:sz w:val="20"/>
        </w:rPr>
        <w:t xml:space="preserve">zobowiązuje się </w:t>
      </w:r>
      <w:r w:rsidRPr="00212BD3">
        <w:rPr>
          <w:rFonts w:cs="Arial"/>
          <w:sz w:val="20"/>
        </w:rPr>
        <w:t>do</w:t>
      </w:r>
      <w:r w:rsidRPr="00212BD3">
        <w:rPr>
          <w:rFonts w:eastAsia="Calibri" w:cs="Arial"/>
          <w:sz w:val="20"/>
        </w:rPr>
        <w:t xml:space="preserve"> wniesienia zabezpieczenia należytego wykonania Umowy w wysokości i formie określonej w Zapytaniu Ofertowym. </w:t>
      </w:r>
    </w:p>
    <w:p w14:paraId="36138B2B" w14:textId="77777777" w:rsidR="00886621" w:rsidRPr="00CC3BE6" w:rsidRDefault="00886621" w:rsidP="00C90D3B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2919F775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</w:p>
    <w:p w14:paraId="64371387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  <w:r w:rsidRPr="00CC3BE6">
        <w:rPr>
          <w:rFonts w:ascii="Arial" w:hAnsi="Arial" w:cs="Arial"/>
        </w:rPr>
        <w:t xml:space="preserve"> </w:t>
      </w:r>
    </w:p>
    <w:p w14:paraId="2FF50716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</w:p>
    <w:p w14:paraId="661D9B7A" w14:textId="77777777" w:rsidR="00A25D7C" w:rsidRPr="00CC3BE6" w:rsidRDefault="00A25D7C" w:rsidP="00A25D7C">
      <w:pPr>
        <w:pStyle w:val="Zwykytekst"/>
        <w:ind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..................................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  <w:t>......................................</w:t>
      </w:r>
    </w:p>
    <w:p w14:paraId="18E271E9" w14:textId="1AD2B08E" w:rsidR="00A25D7C" w:rsidRPr="00CC3BE6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data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="003E3B0E" w:rsidRPr="00CC3BE6">
        <w:rPr>
          <w:rFonts w:ascii="Arial" w:hAnsi="Arial" w:cs="Arial"/>
        </w:rPr>
        <w:t xml:space="preserve">     </w:t>
      </w:r>
      <w:r w:rsidRPr="00CC3BE6">
        <w:rPr>
          <w:rFonts w:ascii="Arial" w:hAnsi="Arial" w:cs="Arial"/>
        </w:rPr>
        <w:t>podpis Oferenta</w:t>
      </w:r>
      <w:r w:rsidRPr="00CC3BE6">
        <w:rPr>
          <w:rFonts w:ascii="Arial" w:hAnsi="Arial" w:cs="Arial"/>
        </w:rPr>
        <w:tab/>
      </w:r>
    </w:p>
    <w:p w14:paraId="61CD0DB1" w14:textId="77777777" w:rsidR="003E3B0E" w:rsidRPr="00CC3BE6" w:rsidRDefault="003E3B0E" w:rsidP="00A25D7C">
      <w:pPr>
        <w:ind w:left="4956"/>
        <w:jc w:val="right"/>
        <w:rPr>
          <w:rFonts w:cs="Arial"/>
          <w:i/>
          <w:sz w:val="18"/>
          <w:szCs w:val="18"/>
        </w:rPr>
      </w:pPr>
    </w:p>
    <w:p w14:paraId="4238C246" w14:textId="79A248BA" w:rsidR="00A25D7C" w:rsidRPr="00CC3BE6" w:rsidRDefault="00A25D7C" w:rsidP="00A25D7C">
      <w:pPr>
        <w:ind w:left="4956"/>
        <w:jc w:val="right"/>
        <w:rPr>
          <w:rFonts w:cs="Arial"/>
          <w:sz w:val="18"/>
          <w:szCs w:val="18"/>
        </w:rPr>
      </w:pPr>
      <w:r w:rsidRPr="00CC3BE6">
        <w:rPr>
          <w:rFonts w:cs="Arial"/>
          <w:i/>
          <w:sz w:val="18"/>
          <w:szCs w:val="18"/>
        </w:rPr>
        <w:t>(osoby upoważnione do składania oświadczeń woli)</w:t>
      </w:r>
    </w:p>
    <w:p w14:paraId="1681CDFA" w14:textId="77777777" w:rsidR="00A25D7C" w:rsidRPr="00CC3BE6" w:rsidRDefault="00A25D7C" w:rsidP="00A25D7C">
      <w:pPr>
        <w:rPr>
          <w:rFonts w:cs="Arial"/>
          <w:b/>
          <w:sz w:val="18"/>
          <w:szCs w:val="18"/>
        </w:rPr>
      </w:pPr>
      <w:r w:rsidRPr="00CC3BE6">
        <w:rPr>
          <w:rFonts w:cs="Arial"/>
          <w:b/>
          <w:sz w:val="18"/>
          <w:szCs w:val="18"/>
        </w:rPr>
        <w:br w:type="page"/>
      </w:r>
    </w:p>
    <w:p w14:paraId="3086EE9F" w14:textId="77777777" w:rsidR="00590679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  <w:r w:rsidR="0059067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6CA41B5" w14:textId="0C1C30C0" w:rsidR="006530CB" w:rsidRPr="008074AE" w:rsidRDefault="00590679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– część formalna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7B6D754B" w14:textId="2792A691" w:rsidR="00257195" w:rsidRPr="00CC7854" w:rsidRDefault="00257195" w:rsidP="00D642B0">
      <w:pPr>
        <w:pStyle w:val="Style2"/>
        <w:spacing w:before="240"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AEEE3B4" w14:textId="77777777" w:rsidR="003E3B0E" w:rsidRDefault="003E3B0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6B551AB8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0B524305" w14:textId="5ABEF8A1" w:rsidR="00E97570" w:rsidRPr="003E3B0E" w:rsidRDefault="00257195" w:rsidP="003E3B0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</w:t>
      </w:r>
      <w:proofErr w:type="gramStart"/>
      <w:r>
        <w:rPr>
          <w:rStyle w:val="CharStyle3"/>
          <w:color w:val="000000"/>
        </w:rPr>
        <w:t>Podpisy)</w:t>
      </w:r>
      <w:r w:rsidR="003E3B0E">
        <w:rPr>
          <w:rStyle w:val="CharStyle3"/>
          <w:color w:val="000000"/>
        </w:rPr>
        <w:t>*</w:t>
      </w:r>
      <w:proofErr w:type="gramEnd"/>
    </w:p>
    <w:p w14:paraId="22CAD7A1" w14:textId="77777777" w:rsidR="003E3B0E" w:rsidRPr="00675E35" w:rsidRDefault="003E3B0E" w:rsidP="003E3B0E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0C33F8BD" w14:textId="77777777" w:rsidR="00E97570" w:rsidRDefault="00E97570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DE1D84D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3B3771DA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E97570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134" w:bottom="851" w:left="1418" w:header="708" w:footer="604" w:gutter="0"/>
          <w:cols w:space="708"/>
          <w:formProt w:val="0"/>
          <w:titlePg/>
        </w:sectPr>
      </w:pPr>
    </w:p>
    <w:p w14:paraId="25B8F016" w14:textId="036B5CBD" w:rsidR="00044385" w:rsidRPr="00044385" w:rsidRDefault="00044385" w:rsidP="00044385">
      <w:pPr>
        <w:spacing w:line="280" w:lineRule="atLeast"/>
        <w:rPr>
          <w:rFonts w:cs="Arial"/>
          <w:b/>
        </w:rPr>
      </w:pPr>
    </w:p>
    <w:p w14:paraId="1E2154AE" w14:textId="77777777" w:rsidR="00A70CEC" w:rsidRDefault="00044385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FA5EC2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42DF4246" w14:textId="5F0D5922" w:rsidR="00044385" w:rsidRPr="00941034" w:rsidRDefault="00941034" w:rsidP="00A70CEC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Informacja o sposobie rozliczenia dostawy na gruncie VAT przez Wykonawcę zagranicznego</w:t>
      </w:r>
    </w:p>
    <w:p w14:paraId="09FE5FCF" w14:textId="4782E9F1" w:rsidR="00044385" w:rsidRDefault="00044385" w:rsidP="00A70CEC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7F7FD494" w14:textId="77777777" w:rsidR="00941034" w:rsidRPr="00941034" w:rsidRDefault="00941034" w:rsidP="00941034">
      <w:pPr>
        <w:rPr>
          <w:rFonts w:eastAsia="Calibri"/>
        </w:rPr>
      </w:pPr>
    </w:p>
    <w:p w14:paraId="7EAE3CA5" w14:textId="77777777" w:rsidR="00044385" w:rsidRPr="00B7120E" w:rsidRDefault="00044385" w:rsidP="00044385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D598BD6" w14:textId="00E70ACC" w:rsidR="00044385" w:rsidRPr="00B7120E" w:rsidRDefault="00044385" w:rsidP="004C3CF1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 w:rsidR="00D141B7">
        <w:rPr>
          <w:rFonts w:eastAsia="Calibri" w:cs="Arial"/>
          <w:sz w:val="20"/>
        </w:rPr>
        <w:t>z</w:t>
      </w:r>
      <w:r>
        <w:rPr>
          <w:rFonts w:eastAsia="Calibri" w:cs="Arial"/>
          <w:sz w:val="20"/>
        </w:rPr>
        <w:t>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4D019C">
        <w:rPr>
          <w:rFonts w:cs="Arial"/>
          <w:sz w:val="20"/>
        </w:rPr>
        <w:t>„</w:t>
      </w:r>
      <w:r w:rsidR="004C3CF1" w:rsidRPr="004C3CF1">
        <w:rPr>
          <w:rFonts w:cs="Arial"/>
          <w:bCs/>
          <w:sz w:val="20"/>
        </w:rPr>
        <w:t>Świadczenie usługi przygotowania i realizacji obchodów Barbórki Centralnej Polskiej Spółki Gazownictwa 2026</w:t>
      </w:r>
      <w:r w:rsidR="004D019C">
        <w:rPr>
          <w:rFonts w:cs="Arial"/>
          <w:bCs/>
          <w:sz w:val="20"/>
        </w:rPr>
        <w:t>”</w:t>
      </w:r>
      <w:r w:rsidR="00242336" w:rsidRPr="00242336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6F56815B" w14:textId="77777777" w:rsidR="00044385" w:rsidRPr="00B7120E" w:rsidRDefault="00044385" w:rsidP="0004438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4AD808F" w14:textId="77777777" w:rsidR="00044385" w:rsidRPr="00B7120E" w:rsidRDefault="00044385" w:rsidP="00941034">
      <w:pPr>
        <w:numPr>
          <w:ilvl w:val="0"/>
          <w:numId w:val="17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F29DB91" w14:textId="77777777" w:rsidR="00044385" w:rsidRPr="00B7120E" w:rsidRDefault="00044385" w:rsidP="00941034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</w:t>
      </w:r>
      <w:proofErr w:type="gramStart"/>
      <w:r w:rsidRPr="00B7120E">
        <w:rPr>
          <w:rFonts w:cs="Arial"/>
          <w:sz w:val="20"/>
        </w:rPr>
        <w:t>…….</w:t>
      </w:r>
      <w:proofErr w:type="gramEnd"/>
      <w:r w:rsidRPr="00B7120E">
        <w:rPr>
          <w:rFonts w:cs="Arial"/>
          <w:sz w:val="20"/>
        </w:rPr>
        <w:t xml:space="preserve">.………… ……………………………………………………………………………………..………… </w:t>
      </w:r>
    </w:p>
    <w:p w14:paraId="33D93FEA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 siedzibą w ………………………………………………………………</w:t>
      </w:r>
      <w:proofErr w:type="gramStart"/>
      <w:r w:rsidRPr="00B7120E">
        <w:rPr>
          <w:sz w:val="20"/>
          <w:szCs w:val="20"/>
        </w:rPr>
        <w:t>…….</w:t>
      </w:r>
      <w:proofErr w:type="gramEnd"/>
      <w:r w:rsidRPr="00B7120E">
        <w:rPr>
          <w:sz w:val="20"/>
          <w:szCs w:val="20"/>
        </w:rPr>
        <w:t xml:space="preserve">. </w:t>
      </w:r>
    </w:p>
    <w:p w14:paraId="3075BFC3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</w:t>
      </w:r>
      <w:proofErr w:type="gramStart"/>
      <w:r w:rsidRPr="00B7120E">
        <w:rPr>
          <w:sz w:val="20"/>
          <w:szCs w:val="20"/>
        </w:rPr>
        <w:t>… .</w:t>
      </w:r>
      <w:proofErr w:type="gramEnd"/>
      <w:r w:rsidRPr="00B7120E">
        <w:rPr>
          <w:sz w:val="20"/>
          <w:szCs w:val="20"/>
        </w:rPr>
        <w:t>*</w:t>
      </w:r>
    </w:p>
    <w:p w14:paraId="304A67D2" w14:textId="77777777" w:rsidR="00044385" w:rsidRPr="00B7120E" w:rsidRDefault="00044385" w:rsidP="0004438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D9DCF" w14:textId="77777777" w:rsidR="00044385" w:rsidRPr="00B7120E" w:rsidRDefault="00044385" w:rsidP="0004438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3B1BE2B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7D5827D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4FBC07E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9145567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3C1D09AA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1088FE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0858643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1D7C56B0" w14:textId="77777777" w:rsidR="00044385" w:rsidRPr="00B7120E" w:rsidRDefault="00044385" w:rsidP="00044385">
      <w:pPr>
        <w:spacing w:line="280" w:lineRule="atLeast"/>
        <w:ind w:left="6372"/>
        <w:rPr>
          <w:rFonts w:eastAsia="Calibri" w:cs="Arial"/>
          <w:sz w:val="20"/>
        </w:rPr>
      </w:pPr>
    </w:p>
    <w:p w14:paraId="46166712" w14:textId="77777777" w:rsidR="00044385" w:rsidRPr="00B7120E" w:rsidRDefault="00044385" w:rsidP="00044385">
      <w:pPr>
        <w:spacing w:line="280" w:lineRule="atLeast"/>
        <w:ind w:right="72"/>
        <w:rPr>
          <w:rFonts w:eastAsia="Calibri" w:cs="Arial"/>
          <w:sz w:val="20"/>
        </w:rPr>
      </w:pPr>
    </w:p>
    <w:p w14:paraId="647CE74E" w14:textId="77777777" w:rsidR="00044385" w:rsidRPr="00B7120E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6C281B1" w14:textId="77777777" w:rsidR="00044385" w:rsidRPr="00B7120E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EF61B6D" w14:textId="77777777" w:rsidR="00044385" w:rsidRPr="00B7120E" w:rsidRDefault="00044385" w:rsidP="0004438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1286D9F3" w14:textId="77777777" w:rsidR="00044385" w:rsidRPr="00B7120E" w:rsidRDefault="00044385" w:rsidP="0004438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A63FF57" w14:textId="77777777" w:rsidR="00044385" w:rsidRPr="00B7120E" w:rsidRDefault="00044385" w:rsidP="0004438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4947920F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9BB210A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EF636E" w14:textId="77777777" w:rsidR="00044385" w:rsidRPr="008074AE" w:rsidRDefault="00044385" w:rsidP="0004438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90CE585" w14:textId="4CC67B41" w:rsidR="00044385" w:rsidRDefault="00044385" w:rsidP="00006F0F">
      <w:pPr>
        <w:jc w:val="right"/>
        <w:rPr>
          <w:rFonts w:cs="Arial"/>
          <w:b/>
        </w:rPr>
      </w:pPr>
    </w:p>
    <w:p w14:paraId="202503D1" w14:textId="739408C2" w:rsidR="00006F0F" w:rsidRPr="00044385" w:rsidRDefault="00006F0F" w:rsidP="00044385">
      <w:pPr>
        <w:rPr>
          <w:rFonts w:cs="Arial"/>
          <w:b/>
        </w:rPr>
      </w:pPr>
    </w:p>
    <w:p w14:paraId="31C50D7E" w14:textId="10803767" w:rsidR="00EA7828" w:rsidRDefault="00EA7828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6EC362D1" w14:textId="77777777" w:rsidR="00A70CEC" w:rsidRDefault="00F95B5A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FA5EC2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237AEC93" w14:textId="77777777" w:rsidR="004C3CF1" w:rsidRDefault="004C3CF1" w:rsidP="00A70CEC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55025E2B" w14:textId="6815B2D8" w:rsidR="00F95B5A" w:rsidRPr="00941034" w:rsidRDefault="006B574A" w:rsidP="00A70CEC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W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ykaz </w:t>
      </w:r>
      <w:r w:rsidR="004C3CF1">
        <w:rPr>
          <w:rFonts w:ascii="Arial" w:hAnsi="Arial" w:cs="Arial"/>
          <w:b/>
          <w:bCs/>
          <w:color w:val="auto"/>
          <w:sz w:val="24"/>
          <w:szCs w:val="24"/>
        </w:rPr>
        <w:t xml:space="preserve">(portfolio) 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zrealizowanych </w:t>
      </w:r>
      <w:r w:rsidR="005837D7">
        <w:rPr>
          <w:rFonts w:ascii="Arial" w:hAnsi="Arial" w:cs="Arial"/>
          <w:b/>
          <w:bCs/>
          <w:color w:val="auto"/>
          <w:sz w:val="24"/>
          <w:szCs w:val="24"/>
        </w:rPr>
        <w:t>wydarzeń</w:t>
      </w:r>
    </w:p>
    <w:p w14:paraId="4478C7A6" w14:textId="7D1FA16D" w:rsidR="00D642B0" w:rsidRDefault="00D642B0" w:rsidP="00A70CEC">
      <w:pPr>
        <w:pStyle w:val="Nagwek2"/>
        <w:jc w:val="center"/>
        <w:rPr>
          <w:rFonts w:cs="Arial"/>
          <w:b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- część techniczna</w:t>
      </w:r>
    </w:p>
    <w:p w14:paraId="245E484A" w14:textId="77777777" w:rsidR="00F95B5A" w:rsidRDefault="00F95B5A" w:rsidP="00F95B5A">
      <w:pPr>
        <w:jc w:val="right"/>
        <w:rPr>
          <w:rFonts w:cs="Arial"/>
          <w:b/>
        </w:rPr>
      </w:pPr>
    </w:p>
    <w:p w14:paraId="23D05FB3" w14:textId="77777777" w:rsidR="00F95B5A" w:rsidRPr="00CC0753" w:rsidRDefault="00F95B5A" w:rsidP="00F95B5A">
      <w:pPr>
        <w:jc w:val="center"/>
        <w:rPr>
          <w:rFonts w:cs="Arial"/>
          <w:bCs/>
          <w:sz w:val="22"/>
          <w:szCs w:val="22"/>
        </w:rPr>
      </w:pPr>
    </w:p>
    <w:p w14:paraId="281ADA98" w14:textId="35722FA0" w:rsidR="004D019C" w:rsidRPr="004D019C" w:rsidRDefault="00D141B7" w:rsidP="004D019C">
      <w:pPr>
        <w:pStyle w:val="Akapitzlist"/>
        <w:ind w:left="0"/>
        <w:jc w:val="center"/>
        <w:rPr>
          <w:rStyle w:val="FontStyle42"/>
          <w:rFonts w:ascii="Arial" w:eastAsia="Times New Roman" w:hAnsi="Arial" w:cs="Arial"/>
          <w:b/>
          <w:sz w:val="22"/>
          <w:szCs w:val="22"/>
        </w:rPr>
      </w:pPr>
      <w:r w:rsidRPr="004D019C">
        <w:rPr>
          <w:rFonts w:ascii="Arial" w:eastAsia="Calibri" w:hAnsi="Arial" w:cs="Arial"/>
          <w:b/>
          <w:sz w:val="22"/>
          <w:szCs w:val="22"/>
        </w:rPr>
        <w:t>d</w:t>
      </w:r>
      <w:r w:rsidR="00F95B5A" w:rsidRPr="004D019C">
        <w:rPr>
          <w:rFonts w:ascii="Arial" w:eastAsia="Calibri" w:hAnsi="Arial" w:cs="Arial"/>
          <w:b/>
          <w:sz w:val="22"/>
          <w:szCs w:val="22"/>
        </w:rPr>
        <w:t xml:space="preserve">otyczy </w:t>
      </w:r>
      <w:r w:rsidRPr="004D019C">
        <w:rPr>
          <w:rFonts w:ascii="Arial" w:eastAsia="Calibri" w:hAnsi="Arial" w:cs="Arial"/>
          <w:b/>
          <w:sz w:val="22"/>
          <w:szCs w:val="22"/>
        </w:rPr>
        <w:t>Zapytania ofertowego</w:t>
      </w:r>
      <w:r w:rsidR="00F95B5A" w:rsidRPr="004D019C">
        <w:rPr>
          <w:rFonts w:ascii="Arial" w:eastAsia="Calibri" w:hAnsi="Arial" w:cs="Arial"/>
          <w:b/>
          <w:sz w:val="22"/>
          <w:szCs w:val="22"/>
        </w:rPr>
        <w:t xml:space="preserve"> pn. </w:t>
      </w:r>
      <w:r w:rsidR="004D019C" w:rsidRPr="004D019C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4C3CF1" w:rsidRPr="004C3CF1">
        <w:rPr>
          <w:rFonts w:ascii="Arial" w:hAnsi="Arial" w:cs="Arial"/>
          <w:b/>
          <w:sz w:val="22"/>
          <w:szCs w:val="22"/>
        </w:rPr>
        <w:t>Świadczenie usługi przygotowania i realizacji obchodów Barbórki Centralnej Polskiej Spółki Gazownictwa 2026</w:t>
      </w:r>
      <w:r w:rsidR="004D019C" w:rsidRPr="004D019C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11BB5874" w14:textId="77777777" w:rsidR="00242336" w:rsidRPr="00242336" w:rsidRDefault="00242336" w:rsidP="004D019C">
      <w:pPr>
        <w:spacing w:before="120" w:line="280" w:lineRule="exact"/>
        <w:rPr>
          <w:rFonts w:cs="Arial"/>
          <w:b/>
          <w:bCs/>
          <w:sz w:val="20"/>
        </w:rPr>
      </w:pPr>
    </w:p>
    <w:p w14:paraId="12F77B77" w14:textId="6D708C18" w:rsidR="00225FC7" w:rsidRPr="00242336" w:rsidRDefault="00225FC7" w:rsidP="00225FC7">
      <w:pPr>
        <w:spacing w:before="120" w:line="280" w:lineRule="exact"/>
        <w:jc w:val="center"/>
        <w:rPr>
          <w:rFonts w:cs="Arial"/>
          <w:b/>
          <w:bCs/>
          <w:sz w:val="20"/>
        </w:rPr>
      </w:pPr>
      <w:r w:rsidRPr="00242336">
        <w:rPr>
          <w:rFonts w:cs="Arial"/>
          <w:b/>
          <w:bCs/>
          <w:sz w:val="20"/>
        </w:rPr>
        <w:t xml:space="preserve">Wykaz zrealizowanych / realizowanych usług </w:t>
      </w:r>
    </w:p>
    <w:p w14:paraId="5CB74FD2" w14:textId="532F4955" w:rsidR="00F95B5A" w:rsidRPr="00242336" w:rsidRDefault="00F95B5A" w:rsidP="00F95B5A">
      <w:pPr>
        <w:spacing w:before="240" w:line="280" w:lineRule="exact"/>
        <w:jc w:val="both"/>
        <w:rPr>
          <w:rFonts w:eastAsia="Calibri"/>
          <w:sz w:val="20"/>
        </w:rPr>
      </w:pPr>
      <w:r w:rsidRPr="00242336">
        <w:rPr>
          <w:rFonts w:eastAsia="Calibri"/>
          <w:color w:val="000000"/>
          <w:sz w:val="20"/>
        </w:rPr>
        <w:t>Oświadc</w:t>
      </w:r>
      <w:r w:rsidRPr="00242336">
        <w:rPr>
          <w:rFonts w:eastAsia="Calibri"/>
          <w:sz w:val="20"/>
        </w:rPr>
        <w:t xml:space="preserve">zam/y, że w ostatnich </w:t>
      </w:r>
      <w:r w:rsidR="0094738E" w:rsidRPr="00242336">
        <w:rPr>
          <w:rFonts w:eastAsia="Calibri"/>
          <w:sz w:val="20"/>
        </w:rPr>
        <w:t>3</w:t>
      </w:r>
      <w:r w:rsidRPr="00242336">
        <w:rPr>
          <w:rFonts w:eastAsia="Calibri"/>
          <w:sz w:val="20"/>
        </w:rPr>
        <w:t xml:space="preserve"> latach zrealizowaliśmy następujące usługi: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"/>
        <w:gridCol w:w="2172"/>
        <w:gridCol w:w="1549"/>
        <w:gridCol w:w="1615"/>
        <w:gridCol w:w="1921"/>
        <w:gridCol w:w="1925"/>
      </w:tblGrid>
      <w:tr w:rsidR="000930CC" w:rsidRPr="00242336" w14:paraId="7E44F079" w14:textId="77777777" w:rsidTr="000930CC">
        <w:trPr>
          <w:trHeight w:val="370"/>
          <w:tblHeader/>
          <w:jc w:val="center"/>
        </w:trPr>
        <w:tc>
          <w:tcPr>
            <w:tcW w:w="623" w:type="dxa"/>
            <w:vMerge w:val="restart"/>
            <w:vAlign w:val="center"/>
          </w:tcPr>
          <w:p w14:paraId="7F7E0A4B" w14:textId="77777777" w:rsidR="00F95B5A" w:rsidRPr="00242336" w:rsidRDefault="00F95B5A" w:rsidP="000930CC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bookmarkStart w:id="8" w:name="_Hlk117250906"/>
            <w:r w:rsidRPr="00242336">
              <w:rPr>
                <w:rFonts w:eastAsia="Calibri"/>
                <w:bCs/>
                <w:i/>
                <w:sz w:val="20"/>
              </w:rPr>
              <w:t>Lp.</w:t>
            </w:r>
          </w:p>
        </w:tc>
        <w:tc>
          <w:tcPr>
            <w:tcW w:w="2172" w:type="dxa"/>
            <w:vMerge w:val="restart"/>
            <w:vAlign w:val="center"/>
          </w:tcPr>
          <w:p w14:paraId="215DEBBD" w14:textId="026D9427" w:rsidR="00F95B5A" w:rsidRPr="00242336" w:rsidRDefault="000930CC" w:rsidP="000930CC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Przedmiot usługi</w:t>
            </w:r>
          </w:p>
        </w:tc>
        <w:tc>
          <w:tcPr>
            <w:tcW w:w="3164" w:type="dxa"/>
            <w:gridSpan w:val="2"/>
            <w:vAlign w:val="center"/>
          </w:tcPr>
          <w:p w14:paraId="2B297B51" w14:textId="77777777" w:rsidR="00F95B5A" w:rsidRPr="00242336" w:rsidRDefault="00F95B5A" w:rsidP="000930CC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Termin realizacji</w:t>
            </w:r>
          </w:p>
        </w:tc>
        <w:tc>
          <w:tcPr>
            <w:tcW w:w="1921" w:type="dxa"/>
            <w:vMerge w:val="restart"/>
            <w:vAlign w:val="center"/>
          </w:tcPr>
          <w:p w14:paraId="55154960" w14:textId="1E311928" w:rsidR="00F95B5A" w:rsidRPr="00242336" w:rsidRDefault="000930CC" w:rsidP="000930CC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Wartość netto</w:t>
            </w:r>
            <w:r w:rsidRPr="00242336">
              <w:rPr>
                <w:rFonts w:eastAsia="Calibri"/>
                <w:bCs/>
                <w:i/>
                <w:color w:val="FF0000"/>
                <w:sz w:val="20"/>
              </w:rPr>
              <w:t>*</w:t>
            </w:r>
          </w:p>
        </w:tc>
        <w:tc>
          <w:tcPr>
            <w:tcW w:w="1925" w:type="dxa"/>
            <w:vMerge w:val="restart"/>
            <w:vAlign w:val="center"/>
          </w:tcPr>
          <w:p w14:paraId="2CACDA71" w14:textId="651D3A53" w:rsidR="00F95B5A" w:rsidRPr="00242336" w:rsidRDefault="000930CC" w:rsidP="000930CC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Odbiorca</w:t>
            </w:r>
          </w:p>
        </w:tc>
      </w:tr>
      <w:tr w:rsidR="000930CC" w:rsidRPr="00242336" w14:paraId="7BE87CB3" w14:textId="77777777" w:rsidTr="00D1340A">
        <w:trPr>
          <w:trHeight w:val="237"/>
          <w:tblHeader/>
          <w:jc w:val="center"/>
        </w:trPr>
        <w:tc>
          <w:tcPr>
            <w:tcW w:w="623" w:type="dxa"/>
            <w:vMerge/>
            <w:vAlign w:val="center"/>
          </w:tcPr>
          <w:p w14:paraId="35CA407A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</w:p>
        </w:tc>
        <w:tc>
          <w:tcPr>
            <w:tcW w:w="2172" w:type="dxa"/>
            <w:vMerge/>
            <w:vAlign w:val="center"/>
          </w:tcPr>
          <w:p w14:paraId="2B185F2A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</w:p>
        </w:tc>
        <w:tc>
          <w:tcPr>
            <w:tcW w:w="1549" w:type="dxa"/>
            <w:vAlign w:val="center"/>
          </w:tcPr>
          <w:p w14:paraId="610795BD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Rozpoczęcie</w:t>
            </w:r>
          </w:p>
        </w:tc>
        <w:tc>
          <w:tcPr>
            <w:tcW w:w="1615" w:type="dxa"/>
            <w:vAlign w:val="center"/>
          </w:tcPr>
          <w:p w14:paraId="7B08586F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bCs/>
                <w:i/>
                <w:sz w:val="20"/>
              </w:rPr>
            </w:pPr>
            <w:r w:rsidRPr="00242336">
              <w:rPr>
                <w:rFonts w:eastAsia="Calibri"/>
                <w:bCs/>
                <w:i/>
                <w:sz w:val="20"/>
              </w:rPr>
              <w:t>Zakończenie</w:t>
            </w:r>
          </w:p>
        </w:tc>
        <w:tc>
          <w:tcPr>
            <w:tcW w:w="1921" w:type="dxa"/>
            <w:vMerge/>
          </w:tcPr>
          <w:p w14:paraId="0A35A64B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b/>
                <w:i/>
                <w:sz w:val="20"/>
              </w:rPr>
            </w:pPr>
          </w:p>
        </w:tc>
        <w:tc>
          <w:tcPr>
            <w:tcW w:w="1925" w:type="dxa"/>
            <w:vMerge/>
          </w:tcPr>
          <w:p w14:paraId="47394A69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b/>
                <w:i/>
                <w:sz w:val="20"/>
              </w:rPr>
            </w:pPr>
          </w:p>
        </w:tc>
      </w:tr>
      <w:tr w:rsidR="000930CC" w:rsidRPr="00242336" w14:paraId="1194FB1C" w14:textId="77777777" w:rsidTr="00D1340A">
        <w:trPr>
          <w:jc w:val="center"/>
        </w:trPr>
        <w:tc>
          <w:tcPr>
            <w:tcW w:w="623" w:type="dxa"/>
          </w:tcPr>
          <w:p w14:paraId="2104E813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1</w:t>
            </w:r>
          </w:p>
        </w:tc>
        <w:tc>
          <w:tcPr>
            <w:tcW w:w="2172" w:type="dxa"/>
          </w:tcPr>
          <w:p w14:paraId="5447DCEB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63F3102A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7EC01191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296EE09D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1" w:type="dxa"/>
          </w:tcPr>
          <w:p w14:paraId="1DABA11B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5C5059E1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  <w:tr w:rsidR="000930CC" w:rsidRPr="00242336" w14:paraId="481E9C1B" w14:textId="77777777" w:rsidTr="00D1340A">
        <w:trPr>
          <w:jc w:val="center"/>
        </w:trPr>
        <w:tc>
          <w:tcPr>
            <w:tcW w:w="623" w:type="dxa"/>
          </w:tcPr>
          <w:p w14:paraId="1B722A01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2</w:t>
            </w:r>
          </w:p>
        </w:tc>
        <w:tc>
          <w:tcPr>
            <w:tcW w:w="2172" w:type="dxa"/>
          </w:tcPr>
          <w:p w14:paraId="05C2311F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05E3340D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78509CA1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4795B863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1" w:type="dxa"/>
          </w:tcPr>
          <w:p w14:paraId="55CF7705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1315D87B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  <w:tr w:rsidR="000930CC" w:rsidRPr="00242336" w14:paraId="2758F728" w14:textId="77777777" w:rsidTr="00D1340A">
        <w:trPr>
          <w:jc w:val="center"/>
        </w:trPr>
        <w:tc>
          <w:tcPr>
            <w:tcW w:w="623" w:type="dxa"/>
          </w:tcPr>
          <w:p w14:paraId="5957A534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3</w:t>
            </w:r>
          </w:p>
        </w:tc>
        <w:tc>
          <w:tcPr>
            <w:tcW w:w="2172" w:type="dxa"/>
          </w:tcPr>
          <w:p w14:paraId="12699D3A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78C16BAB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2F4C88C4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2627949B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1" w:type="dxa"/>
          </w:tcPr>
          <w:p w14:paraId="577CCA23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696373A9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  <w:tr w:rsidR="000930CC" w:rsidRPr="00242336" w14:paraId="1E120047" w14:textId="77777777" w:rsidTr="00D1340A">
        <w:trPr>
          <w:jc w:val="center"/>
        </w:trPr>
        <w:tc>
          <w:tcPr>
            <w:tcW w:w="623" w:type="dxa"/>
          </w:tcPr>
          <w:p w14:paraId="1B0E8E6D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  <w:r w:rsidRPr="00242336">
              <w:rPr>
                <w:rFonts w:eastAsia="Calibri"/>
                <w:i/>
                <w:sz w:val="20"/>
              </w:rPr>
              <w:t>4</w:t>
            </w:r>
          </w:p>
        </w:tc>
        <w:tc>
          <w:tcPr>
            <w:tcW w:w="2172" w:type="dxa"/>
          </w:tcPr>
          <w:p w14:paraId="187ABDB9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  <w:p w14:paraId="37CD18AE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549" w:type="dxa"/>
          </w:tcPr>
          <w:p w14:paraId="5238A712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615" w:type="dxa"/>
          </w:tcPr>
          <w:p w14:paraId="626E51E7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1" w:type="dxa"/>
          </w:tcPr>
          <w:p w14:paraId="3D48E821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  <w:tc>
          <w:tcPr>
            <w:tcW w:w="1925" w:type="dxa"/>
          </w:tcPr>
          <w:p w14:paraId="30FE1254" w14:textId="77777777" w:rsidR="00F95B5A" w:rsidRPr="00242336" w:rsidRDefault="00F95B5A" w:rsidP="00D1340A">
            <w:pPr>
              <w:spacing w:after="120" w:line="280" w:lineRule="exact"/>
              <w:jc w:val="center"/>
              <w:rPr>
                <w:rFonts w:eastAsia="Calibri"/>
                <w:i/>
                <w:sz w:val="20"/>
              </w:rPr>
            </w:pPr>
          </w:p>
        </w:tc>
      </w:tr>
    </w:tbl>
    <w:bookmarkEnd w:id="8"/>
    <w:p w14:paraId="33A15C84" w14:textId="18EB1D59" w:rsidR="00F95B5A" w:rsidRPr="00242336" w:rsidRDefault="000930CC" w:rsidP="00F95B5A">
      <w:pPr>
        <w:spacing w:line="280" w:lineRule="exact"/>
        <w:jc w:val="both"/>
        <w:rPr>
          <w:rFonts w:eastAsia="Calibri"/>
          <w:color w:val="000000"/>
          <w:sz w:val="20"/>
        </w:rPr>
      </w:pPr>
      <w:r w:rsidRPr="00242336">
        <w:rPr>
          <w:rFonts w:eastAsia="Calibri"/>
          <w:b/>
          <w:bCs/>
          <w:color w:val="FF0000"/>
          <w:sz w:val="20"/>
        </w:rPr>
        <w:t>*</w:t>
      </w:r>
      <w:r w:rsidRPr="00242336">
        <w:rPr>
          <w:rFonts w:eastAsia="Calibri"/>
          <w:b/>
          <w:bCs/>
          <w:color w:val="000000"/>
          <w:sz w:val="20"/>
        </w:rPr>
        <w:t xml:space="preserve"> </w:t>
      </w:r>
      <w:r w:rsidRPr="00242336">
        <w:rPr>
          <w:rFonts w:eastAsia="Calibri"/>
          <w:color w:val="000000"/>
          <w:sz w:val="20"/>
        </w:rPr>
        <w:t xml:space="preserve">w </w:t>
      </w:r>
      <w:r w:rsidRPr="00242336">
        <w:rPr>
          <w:rFonts w:eastAsia="Calibri"/>
          <w:i/>
          <w:iCs/>
          <w:color w:val="000000"/>
          <w:sz w:val="20"/>
        </w:rPr>
        <w:t>przypadku, gdy usługi są w trakcie realizacji należy wskazać wartość netto usług zrealizowanych do dnia, w którym upływa termin składania ofert</w:t>
      </w:r>
    </w:p>
    <w:p w14:paraId="08FDD841" w14:textId="77777777" w:rsidR="000930CC" w:rsidRPr="00242336" w:rsidRDefault="000930CC" w:rsidP="00F95B5A">
      <w:pPr>
        <w:spacing w:line="280" w:lineRule="exact"/>
        <w:jc w:val="both"/>
        <w:rPr>
          <w:rFonts w:eastAsia="Calibri"/>
          <w:color w:val="000000"/>
          <w:sz w:val="20"/>
        </w:rPr>
      </w:pPr>
    </w:p>
    <w:p w14:paraId="5066FAAF" w14:textId="4823594F" w:rsidR="00F95B5A" w:rsidRPr="00242336" w:rsidRDefault="000930CC" w:rsidP="00F95B5A">
      <w:pPr>
        <w:spacing w:line="280" w:lineRule="exact"/>
        <w:jc w:val="both"/>
        <w:rPr>
          <w:rFonts w:eastAsia="Calibri"/>
          <w:sz w:val="20"/>
        </w:rPr>
      </w:pPr>
      <w:r w:rsidRPr="00242336">
        <w:rPr>
          <w:rFonts w:eastAsia="Calibri"/>
          <w:color w:val="000000"/>
          <w:sz w:val="20"/>
        </w:rPr>
        <w:t>W załączeniu przedkładam/y dowody potwierdzające, że usługi te zostały wykonane / są wykonywane należycie.</w:t>
      </w:r>
      <w:r w:rsidR="00F95B5A" w:rsidRPr="00242336">
        <w:rPr>
          <w:rFonts w:eastAsia="Calibri"/>
          <w:sz w:val="20"/>
        </w:rPr>
        <w:t xml:space="preserve"> </w:t>
      </w:r>
    </w:p>
    <w:p w14:paraId="19ABF766" w14:textId="77777777" w:rsidR="00F95B5A" w:rsidRPr="00EF603C" w:rsidRDefault="00F95B5A" w:rsidP="00F95B5A">
      <w:pPr>
        <w:spacing w:line="320" w:lineRule="exact"/>
        <w:jc w:val="both"/>
        <w:rPr>
          <w:rFonts w:eastAsia="Calibri"/>
          <w:szCs w:val="24"/>
        </w:rPr>
      </w:pPr>
    </w:p>
    <w:p w14:paraId="753EC623" w14:textId="77777777" w:rsidR="00F95B5A" w:rsidRPr="00EF603C" w:rsidRDefault="00F95B5A" w:rsidP="00F95B5A">
      <w:pPr>
        <w:spacing w:line="320" w:lineRule="exact"/>
        <w:ind w:right="72"/>
        <w:rPr>
          <w:rFonts w:eastAsia="Calibri"/>
        </w:rPr>
      </w:pPr>
      <w:r w:rsidRPr="00EF603C">
        <w:rPr>
          <w:rFonts w:eastAsia="Calibri"/>
          <w:sz w:val="20"/>
        </w:rPr>
        <w:t>_________________________</w:t>
      </w:r>
    </w:p>
    <w:p w14:paraId="044434DD" w14:textId="77777777" w:rsidR="00F95B5A" w:rsidRPr="00EF603C" w:rsidRDefault="00F95B5A" w:rsidP="00F95B5A">
      <w:pPr>
        <w:spacing w:line="320" w:lineRule="exact"/>
        <w:ind w:left="709"/>
        <w:rPr>
          <w:rFonts w:eastAsia="Calibri"/>
          <w:sz w:val="20"/>
        </w:rPr>
      </w:pPr>
      <w:r w:rsidRPr="00EF603C">
        <w:rPr>
          <w:rFonts w:eastAsia="Calibri"/>
          <w:sz w:val="20"/>
        </w:rPr>
        <w:t>(miejsce i data)</w:t>
      </w:r>
    </w:p>
    <w:p w14:paraId="47ACB769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>_____________</w:t>
      </w:r>
    </w:p>
    <w:p w14:paraId="480508AB" w14:textId="77777777" w:rsidR="00F95B5A" w:rsidRPr="00EF603C" w:rsidRDefault="00F95B5A" w:rsidP="00F95B5A">
      <w:pPr>
        <w:spacing w:line="320" w:lineRule="exact"/>
        <w:ind w:left="5720" w:right="72"/>
        <w:jc w:val="center"/>
        <w:rPr>
          <w:rFonts w:eastAsia="Calibri"/>
          <w:sz w:val="20"/>
        </w:rPr>
      </w:pPr>
      <w:r w:rsidRPr="00EF603C">
        <w:rPr>
          <w:rFonts w:eastAsia="Calibri"/>
          <w:sz w:val="20"/>
        </w:rPr>
        <w:t xml:space="preserve">(podpis / </w:t>
      </w:r>
      <w:proofErr w:type="gramStart"/>
      <w:r w:rsidRPr="00EF603C">
        <w:rPr>
          <w:rFonts w:eastAsia="Calibri"/>
          <w:sz w:val="20"/>
        </w:rPr>
        <w:t>podpisy)*</w:t>
      </w:r>
      <w:proofErr w:type="gramEnd"/>
      <w:r w:rsidRPr="00EF603C">
        <w:rPr>
          <w:rFonts w:eastAsia="Calibri"/>
          <w:sz w:val="20"/>
        </w:rPr>
        <w:t>*</w:t>
      </w:r>
    </w:p>
    <w:p w14:paraId="042A5394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  <w:vertAlign w:val="superscript"/>
        </w:rPr>
      </w:pPr>
    </w:p>
    <w:p w14:paraId="66D504DE" w14:textId="77777777" w:rsidR="00F95B5A" w:rsidRPr="00EF603C" w:rsidRDefault="00F95B5A" w:rsidP="00F95B5A">
      <w:pPr>
        <w:spacing w:line="320" w:lineRule="exact"/>
        <w:ind w:right="432"/>
        <w:jc w:val="both"/>
        <w:rPr>
          <w:rFonts w:eastAsia="Calibri"/>
          <w:sz w:val="18"/>
          <w:szCs w:val="18"/>
        </w:rPr>
      </w:pPr>
      <w:r w:rsidRPr="00EF603C">
        <w:rPr>
          <w:rFonts w:eastAsia="Calibri"/>
          <w:sz w:val="18"/>
          <w:szCs w:val="18"/>
        </w:rPr>
        <w:t>**</w:t>
      </w:r>
      <w:r w:rsidRPr="00EF603C">
        <w:rPr>
          <w:rFonts w:eastAsia="Calibri"/>
          <w:sz w:val="18"/>
          <w:szCs w:val="18"/>
          <w:vertAlign w:val="superscript"/>
        </w:rPr>
        <w:t xml:space="preserve"> </w:t>
      </w:r>
      <w:r w:rsidRPr="00EF603C">
        <w:rPr>
          <w:rFonts w:eastAsia="Calibri"/>
          <w:sz w:val="18"/>
          <w:szCs w:val="18"/>
        </w:rPr>
        <w:t>niepotrzebne skreślić</w:t>
      </w:r>
    </w:p>
    <w:p w14:paraId="30255D1C" w14:textId="77777777" w:rsidR="00F95B5A" w:rsidRDefault="00F95B5A" w:rsidP="00F95B5A">
      <w:pPr>
        <w:jc w:val="center"/>
        <w:rPr>
          <w:rFonts w:cs="Arial"/>
          <w:b/>
        </w:rPr>
      </w:pPr>
    </w:p>
    <w:p w14:paraId="6DD9F402" w14:textId="77777777" w:rsidR="00EA7828" w:rsidRPr="003C3803" w:rsidRDefault="00EA7828" w:rsidP="003C3803">
      <w:pPr>
        <w:jc w:val="center"/>
        <w:rPr>
          <w:rFonts w:cs="Arial"/>
          <w:bCs/>
        </w:rPr>
      </w:pPr>
    </w:p>
    <w:p w14:paraId="21DA1F05" w14:textId="252592E0" w:rsidR="00E97570" w:rsidRDefault="00E97570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D805A17" w14:textId="77777777" w:rsidR="00E97570" w:rsidRDefault="00E97570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55795066" w14:textId="488E94A1" w:rsidR="006225A0" w:rsidRDefault="006225A0" w:rsidP="006225A0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lastRenderedPageBreak/>
        <w:t xml:space="preserve">Załącznik nr 5 </w:t>
      </w:r>
    </w:p>
    <w:p w14:paraId="119782A6" w14:textId="77777777" w:rsidR="006225A0" w:rsidRDefault="006225A0" w:rsidP="006225A0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Wykaz osób skierowanych do realizacji zadania</w:t>
      </w:r>
    </w:p>
    <w:p w14:paraId="31FD491E" w14:textId="77777777" w:rsidR="006225A0" w:rsidRDefault="006225A0" w:rsidP="006225A0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- część techniczna</w:t>
      </w:r>
    </w:p>
    <w:p w14:paraId="3456E159" w14:textId="3BFE9DEC" w:rsidR="006225A0" w:rsidRPr="00927CD8" w:rsidRDefault="006225A0" w:rsidP="00927CD8">
      <w:pPr>
        <w:spacing w:line="360" w:lineRule="auto"/>
        <w:jc w:val="center"/>
        <w:rPr>
          <w:rStyle w:val="FontStyle42"/>
          <w:rFonts w:ascii="Arial" w:eastAsia="Times New Roman" w:cs="Arial"/>
          <w:bCs/>
          <w:sz w:val="22"/>
          <w:szCs w:val="22"/>
        </w:rPr>
      </w:pPr>
      <w:r w:rsidRPr="00927CD8">
        <w:rPr>
          <w:rStyle w:val="FontStyle42"/>
          <w:rFonts w:ascii="Arial" w:cs="Arial"/>
          <w:bCs/>
          <w:sz w:val="22"/>
          <w:szCs w:val="22"/>
        </w:rPr>
        <w:t>dotyczy Zapytania ofertowego pn. „</w:t>
      </w:r>
      <w:r w:rsidRPr="00927CD8">
        <w:rPr>
          <w:rFonts w:cs="Arial"/>
          <w:bCs/>
          <w:sz w:val="22"/>
          <w:szCs w:val="22"/>
        </w:rPr>
        <w:t>Świadczenie usługi przygotowania i realizacji obchodów Barbórki Centralnej Polskiej Spółki Gazownictwa 2026</w:t>
      </w:r>
      <w:r w:rsidRPr="00927CD8">
        <w:rPr>
          <w:rStyle w:val="FontStyle42"/>
          <w:rFonts w:ascii="Arial" w:cs="Arial"/>
          <w:bCs/>
          <w:sz w:val="22"/>
          <w:szCs w:val="22"/>
        </w:rPr>
        <w:t>”</w:t>
      </w:r>
    </w:p>
    <w:p w14:paraId="5CC064D3" w14:textId="44161F0D" w:rsidR="006225A0" w:rsidRDefault="006225A0">
      <w:pPr>
        <w:rPr>
          <w:rFonts w:cs="Arial"/>
          <w:b/>
        </w:rPr>
      </w:pP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562"/>
        <w:gridCol w:w="4117"/>
        <w:gridCol w:w="1979"/>
        <w:gridCol w:w="3118"/>
      </w:tblGrid>
      <w:tr w:rsidR="006225A0" w:rsidRPr="005C73E5" w14:paraId="29A4A787" w14:textId="3DF9C476" w:rsidTr="00927CD8">
        <w:trPr>
          <w:trHeight w:val="3046"/>
          <w:jc w:val="center"/>
        </w:trPr>
        <w:tc>
          <w:tcPr>
            <w:tcW w:w="562" w:type="dxa"/>
            <w:noWrap/>
            <w:vAlign w:val="center"/>
            <w:hideMark/>
          </w:tcPr>
          <w:p w14:paraId="5BE8E2D2" w14:textId="77777777" w:rsidR="006225A0" w:rsidRPr="005C73E5" w:rsidRDefault="006225A0" w:rsidP="0062164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4117" w:type="dxa"/>
            <w:noWrap/>
            <w:vAlign w:val="center"/>
            <w:hideMark/>
          </w:tcPr>
          <w:p w14:paraId="105268E9" w14:textId="77777777" w:rsidR="006225A0" w:rsidRPr="005C73E5" w:rsidRDefault="006225A0" w:rsidP="0062164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5C73E5">
              <w:rPr>
                <w:rFonts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1979" w:type="dxa"/>
            <w:noWrap/>
            <w:vAlign w:val="center"/>
          </w:tcPr>
          <w:p w14:paraId="448F6539" w14:textId="062B6DED" w:rsidR="006225A0" w:rsidRPr="005C73E5" w:rsidRDefault="006225A0" w:rsidP="0062164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Pełniona funkcja</w:t>
            </w:r>
            <w:r w:rsidR="006E002F">
              <w:rPr>
                <w:rFonts w:cs="Arial"/>
                <w:b/>
                <w:bCs/>
                <w:sz w:val="22"/>
                <w:szCs w:val="22"/>
              </w:rPr>
              <w:t xml:space="preserve"> podczas realizacji Barbórki 2026</w:t>
            </w:r>
          </w:p>
        </w:tc>
        <w:tc>
          <w:tcPr>
            <w:tcW w:w="3118" w:type="dxa"/>
            <w:vAlign w:val="center"/>
          </w:tcPr>
          <w:p w14:paraId="6C5BF459" w14:textId="1E1AF695" w:rsidR="008B338B" w:rsidRDefault="006225A0" w:rsidP="008B338B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6225A0">
              <w:rPr>
                <w:rFonts w:cs="Arial"/>
                <w:b/>
                <w:bCs/>
                <w:sz w:val="22"/>
                <w:szCs w:val="22"/>
              </w:rPr>
              <w:t xml:space="preserve">Opis doświadczenia, w tym - wykaz zrealizowanych </w:t>
            </w:r>
            <w:r>
              <w:rPr>
                <w:rFonts w:cs="Arial"/>
                <w:b/>
                <w:bCs/>
                <w:sz w:val="22"/>
                <w:szCs w:val="22"/>
              </w:rPr>
              <w:t>eventów</w:t>
            </w:r>
            <w:r w:rsidRPr="006225A0">
              <w:rPr>
                <w:rFonts w:cs="Arial"/>
                <w:b/>
                <w:bCs/>
                <w:sz w:val="22"/>
                <w:szCs w:val="22"/>
              </w:rPr>
              <w:t>/ określenie roli</w:t>
            </w:r>
          </w:p>
          <w:p w14:paraId="105E2CDE" w14:textId="64E2D03F" w:rsidR="006225A0" w:rsidRPr="006225A0" w:rsidRDefault="006225A0" w:rsidP="008B338B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6225A0">
              <w:rPr>
                <w:rFonts w:cs="Arial"/>
                <w:b/>
                <w:bCs/>
                <w:sz w:val="22"/>
                <w:szCs w:val="22"/>
              </w:rPr>
              <w:t xml:space="preserve">w </w:t>
            </w:r>
            <w:r>
              <w:rPr>
                <w:rFonts w:cs="Arial"/>
                <w:b/>
                <w:bCs/>
                <w:sz w:val="22"/>
                <w:szCs w:val="22"/>
              </w:rPr>
              <w:t>evencie</w:t>
            </w:r>
          </w:p>
          <w:p w14:paraId="5F461185" w14:textId="0B726EC0" w:rsidR="008B338B" w:rsidRDefault="006225A0" w:rsidP="008B338B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oraz w</w:t>
            </w:r>
            <w:r w:rsidRPr="006225A0">
              <w:rPr>
                <w:rFonts w:cs="Arial"/>
                <w:b/>
                <w:bCs/>
                <w:sz w:val="22"/>
                <w:szCs w:val="22"/>
              </w:rPr>
              <w:t>skazanie okresu</w:t>
            </w:r>
            <w:r>
              <w:rPr>
                <w:rFonts w:cs="Arial"/>
                <w:b/>
                <w:bCs/>
                <w:sz w:val="22"/>
                <w:szCs w:val="22"/>
              </w:rPr>
              <w:t>,</w:t>
            </w:r>
          </w:p>
          <w:p w14:paraId="31F2A6FA" w14:textId="1EB9F704" w:rsidR="006225A0" w:rsidRPr="005C73E5" w:rsidRDefault="006225A0" w:rsidP="008B338B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w którym to wydarzenie było realizowane</w:t>
            </w:r>
          </w:p>
        </w:tc>
      </w:tr>
      <w:tr w:rsidR="006225A0" w:rsidRPr="005C73E5" w14:paraId="2C96ECCB" w14:textId="77777777" w:rsidTr="00927CD8">
        <w:trPr>
          <w:trHeight w:val="243"/>
          <w:jc w:val="center"/>
        </w:trPr>
        <w:tc>
          <w:tcPr>
            <w:tcW w:w="562" w:type="dxa"/>
            <w:noWrap/>
            <w:hideMark/>
          </w:tcPr>
          <w:p w14:paraId="0E636E7B" w14:textId="77777777" w:rsidR="006225A0" w:rsidRPr="005C73E5" w:rsidRDefault="006225A0" w:rsidP="0062164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3E5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4117" w:type="dxa"/>
            <w:noWrap/>
            <w:hideMark/>
          </w:tcPr>
          <w:p w14:paraId="17922307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79" w:type="dxa"/>
            <w:noWrap/>
            <w:hideMark/>
          </w:tcPr>
          <w:p w14:paraId="5C568978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7EE4A4A3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6225A0" w:rsidRPr="005C73E5" w14:paraId="3E601148" w14:textId="77777777" w:rsidTr="00927CD8">
        <w:trPr>
          <w:trHeight w:val="243"/>
          <w:jc w:val="center"/>
        </w:trPr>
        <w:tc>
          <w:tcPr>
            <w:tcW w:w="562" w:type="dxa"/>
            <w:noWrap/>
            <w:hideMark/>
          </w:tcPr>
          <w:p w14:paraId="3507022F" w14:textId="4A9E4C7E" w:rsidR="006225A0" w:rsidRPr="005C73E5" w:rsidRDefault="006225A0" w:rsidP="0062164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4117" w:type="dxa"/>
            <w:noWrap/>
            <w:hideMark/>
          </w:tcPr>
          <w:p w14:paraId="68EBA821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79" w:type="dxa"/>
            <w:noWrap/>
            <w:hideMark/>
          </w:tcPr>
          <w:p w14:paraId="339DD8C6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91F527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6225A0" w:rsidRPr="005C73E5" w14:paraId="176CBDC8" w14:textId="77777777" w:rsidTr="00927CD8">
        <w:trPr>
          <w:trHeight w:val="243"/>
          <w:jc w:val="center"/>
        </w:trPr>
        <w:tc>
          <w:tcPr>
            <w:tcW w:w="562" w:type="dxa"/>
            <w:noWrap/>
            <w:hideMark/>
          </w:tcPr>
          <w:p w14:paraId="0683BFD7" w14:textId="52903F53" w:rsidR="006225A0" w:rsidRPr="005C73E5" w:rsidRDefault="006225A0" w:rsidP="00621647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4117" w:type="dxa"/>
            <w:noWrap/>
            <w:hideMark/>
          </w:tcPr>
          <w:p w14:paraId="076355EE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79" w:type="dxa"/>
            <w:noWrap/>
            <w:hideMark/>
          </w:tcPr>
          <w:p w14:paraId="08E42F21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34F0CA26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tr w:rsidR="006225A0" w:rsidRPr="005C73E5" w14:paraId="50C2464C" w14:textId="77777777" w:rsidTr="00927CD8">
        <w:trPr>
          <w:trHeight w:val="243"/>
          <w:jc w:val="center"/>
        </w:trPr>
        <w:tc>
          <w:tcPr>
            <w:tcW w:w="562" w:type="dxa"/>
            <w:noWrap/>
            <w:hideMark/>
          </w:tcPr>
          <w:p w14:paraId="41B953EF" w14:textId="77777777" w:rsidR="006225A0" w:rsidRPr="005C73E5" w:rsidRDefault="006225A0" w:rsidP="0062164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C73E5">
              <w:rPr>
                <w:rFonts w:cs="Arial"/>
                <w:b/>
                <w:sz w:val="22"/>
                <w:szCs w:val="22"/>
              </w:rPr>
              <w:t>..</w:t>
            </w:r>
          </w:p>
        </w:tc>
        <w:tc>
          <w:tcPr>
            <w:tcW w:w="4117" w:type="dxa"/>
            <w:noWrap/>
            <w:hideMark/>
          </w:tcPr>
          <w:p w14:paraId="7DD5CD17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979" w:type="dxa"/>
            <w:noWrap/>
            <w:hideMark/>
          </w:tcPr>
          <w:p w14:paraId="0E29E052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118" w:type="dxa"/>
          </w:tcPr>
          <w:p w14:paraId="778F7218" w14:textId="77777777" w:rsidR="006225A0" w:rsidRPr="005C73E5" w:rsidRDefault="006225A0" w:rsidP="00621647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</w:tbl>
    <w:p w14:paraId="480FAFCB" w14:textId="77777777" w:rsidR="006225A0" w:rsidRPr="005C73E5" w:rsidRDefault="006225A0" w:rsidP="006225A0">
      <w:pPr>
        <w:ind w:left="426" w:firstLine="141"/>
        <w:jc w:val="both"/>
        <w:rPr>
          <w:rFonts w:cs="Arial"/>
          <w:b/>
          <w:sz w:val="22"/>
          <w:szCs w:val="22"/>
        </w:rPr>
      </w:pPr>
    </w:p>
    <w:p w14:paraId="21770ED4" w14:textId="77777777" w:rsidR="006225A0" w:rsidRDefault="006225A0" w:rsidP="006225A0">
      <w:pPr>
        <w:jc w:val="both"/>
        <w:rPr>
          <w:rFonts w:cs="Arial"/>
          <w:b/>
          <w:sz w:val="22"/>
          <w:szCs w:val="22"/>
          <w:u w:val="single"/>
        </w:rPr>
      </w:pPr>
    </w:p>
    <w:p w14:paraId="08A2746F" w14:textId="77777777" w:rsidR="00EA7A54" w:rsidRDefault="00EA7A54" w:rsidP="006225A0">
      <w:pPr>
        <w:jc w:val="both"/>
        <w:rPr>
          <w:rFonts w:cs="Arial"/>
          <w:b/>
          <w:sz w:val="22"/>
          <w:szCs w:val="22"/>
          <w:u w:val="single"/>
        </w:rPr>
      </w:pPr>
    </w:p>
    <w:p w14:paraId="1E086955" w14:textId="77777777" w:rsidR="00EA7A54" w:rsidRDefault="00EA7A54" w:rsidP="006225A0">
      <w:pPr>
        <w:jc w:val="both"/>
        <w:rPr>
          <w:rFonts w:cs="Arial"/>
          <w:b/>
          <w:sz w:val="22"/>
          <w:szCs w:val="22"/>
          <w:u w:val="single"/>
        </w:rPr>
      </w:pPr>
    </w:p>
    <w:p w14:paraId="3786FD31" w14:textId="77777777" w:rsidR="00EA7A54" w:rsidRDefault="00EA7A54" w:rsidP="006225A0">
      <w:pPr>
        <w:jc w:val="both"/>
        <w:rPr>
          <w:rFonts w:cs="Arial"/>
          <w:b/>
          <w:sz w:val="22"/>
          <w:szCs w:val="22"/>
          <w:u w:val="single"/>
        </w:rPr>
      </w:pPr>
    </w:p>
    <w:p w14:paraId="56661A9B" w14:textId="77777777" w:rsidR="00EA7A54" w:rsidRPr="00941034" w:rsidRDefault="00EA7A54" w:rsidP="006225A0">
      <w:pPr>
        <w:jc w:val="both"/>
        <w:rPr>
          <w:rFonts w:cs="Arial"/>
          <w:sz w:val="20"/>
        </w:rPr>
      </w:pPr>
    </w:p>
    <w:p w14:paraId="6F80989B" w14:textId="77777777" w:rsidR="006225A0" w:rsidRDefault="006225A0" w:rsidP="006225A0">
      <w:pPr>
        <w:spacing w:line="320" w:lineRule="exact"/>
        <w:ind w:right="72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____________</w:t>
      </w:r>
      <w:r>
        <w:rPr>
          <w:rFonts w:eastAsia="Calibri" w:cs="Arial"/>
          <w:sz w:val="20"/>
        </w:rPr>
        <w:t>____________</w:t>
      </w:r>
    </w:p>
    <w:p w14:paraId="336B57FD" w14:textId="77777777" w:rsidR="006225A0" w:rsidRPr="005E7EE2" w:rsidRDefault="006225A0" w:rsidP="006225A0">
      <w:pPr>
        <w:spacing w:line="320" w:lineRule="exact"/>
        <w:ind w:right="72"/>
        <w:rPr>
          <w:rFonts w:cs="Arial"/>
        </w:rPr>
      </w:pPr>
    </w:p>
    <w:p w14:paraId="381B4B1E" w14:textId="77777777" w:rsidR="006225A0" w:rsidRPr="00DF08FB" w:rsidRDefault="006225A0" w:rsidP="006225A0">
      <w:pPr>
        <w:spacing w:line="320" w:lineRule="exact"/>
        <w:ind w:left="709"/>
        <w:rPr>
          <w:rFonts w:cs="Arial"/>
          <w:sz w:val="20"/>
        </w:rPr>
      </w:pPr>
      <w:r w:rsidRPr="00DF08FB">
        <w:rPr>
          <w:rFonts w:cs="Arial"/>
          <w:sz w:val="20"/>
        </w:rPr>
        <w:t>(miejsce i data)</w:t>
      </w:r>
    </w:p>
    <w:p w14:paraId="0A1D9F4F" w14:textId="77777777" w:rsidR="006225A0" w:rsidRPr="0040654D" w:rsidRDefault="006225A0" w:rsidP="006225A0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_____________</w:t>
      </w:r>
    </w:p>
    <w:p w14:paraId="2D755246" w14:textId="77777777" w:rsidR="006225A0" w:rsidRDefault="006225A0" w:rsidP="006225A0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 xml:space="preserve">(podpis / </w:t>
      </w:r>
      <w:proofErr w:type="gramStart"/>
      <w:r w:rsidRPr="0040654D">
        <w:rPr>
          <w:rFonts w:eastAsia="Calibri" w:cs="Arial"/>
          <w:sz w:val="20"/>
        </w:rPr>
        <w:t>podpisy</w:t>
      </w:r>
      <w:r w:rsidRPr="00A343C8">
        <w:rPr>
          <w:rFonts w:eastAsia="Calibri" w:cs="Arial"/>
          <w:sz w:val="20"/>
        </w:rPr>
        <w:t>)</w:t>
      </w:r>
      <w:r>
        <w:rPr>
          <w:rFonts w:eastAsia="Calibri" w:cs="Arial"/>
          <w:sz w:val="20"/>
        </w:rPr>
        <w:t>*</w:t>
      </w:r>
      <w:proofErr w:type="gramEnd"/>
    </w:p>
    <w:p w14:paraId="08E2003B" w14:textId="77777777" w:rsidR="006225A0" w:rsidRDefault="006225A0" w:rsidP="006225A0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612F7EC5" w14:textId="77777777" w:rsidR="006225A0" w:rsidRDefault="006225A0" w:rsidP="006225A0">
      <w:pPr>
        <w:pStyle w:val="Style2"/>
        <w:spacing w:after="240" w:line="269" w:lineRule="auto"/>
        <w:jc w:val="center"/>
        <w:rPr>
          <w:sz w:val="18"/>
          <w:szCs w:val="18"/>
        </w:rPr>
      </w:pPr>
    </w:p>
    <w:p w14:paraId="761F3344" w14:textId="77777777" w:rsidR="006225A0" w:rsidRDefault="006225A0" w:rsidP="006225A0">
      <w:pPr>
        <w:rPr>
          <w:rFonts w:cs="Arial"/>
          <w:sz w:val="18"/>
          <w:szCs w:val="18"/>
        </w:rPr>
      </w:pPr>
      <w:r>
        <w:rPr>
          <w:sz w:val="18"/>
          <w:szCs w:val="18"/>
        </w:rPr>
        <w:br w:type="page"/>
      </w:r>
    </w:p>
    <w:p w14:paraId="7259E4CA" w14:textId="22F99B1D" w:rsidR="006225A0" w:rsidRDefault="006225A0">
      <w:pPr>
        <w:rPr>
          <w:rFonts w:cs="Arial"/>
          <w:b/>
        </w:rPr>
      </w:pPr>
    </w:p>
    <w:p w14:paraId="01C03E5D" w14:textId="58A2AF96" w:rsidR="00A70CEC" w:rsidRDefault="00837CC6" w:rsidP="00941034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6225A0">
        <w:rPr>
          <w:rFonts w:cs="Arial"/>
          <w:b/>
        </w:rPr>
        <w:t xml:space="preserve">6 </w:t>
      </w:r>
    </w:p>
    <w:p w14:paraId="50B3D4F0" w14:textId="45524F7D" w:rsidR="00837CC6" w:rsidRDefault="00941034" w:rsidP="00A70CEC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Formularz ofertowy</w:t>
      </w:r>
    </w:p>
    <w:p w14:paraId="1DFCD4A7" w14:textId="77777777" w:rsidR="00837CC6" w:rsidRDefault="00837CC6" w:rsidP="00A70CEC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4AD24BB9" w14:textId="77777777" w:rsidR="00837CC6" w:rsidRPr="00242336" w:rsidRDefault="00837CC6" w:rsidP="00212BD3">
      <w:pPr>
        <w:spacing w:line="280" w:lineRule="exact"/>
        <w:rPr>
          <w:rFonts w:cs="Arial"/>
          <w:b/>
          <w:sz w:val="22"/>
          <w:szCs w:val="22"/>
        </w:rPr>
      </w:pPr>
    </w:p>
    <w:p w14:paraId="5D3EF798" w14:textId="1E0C21DB" w:rsidR="004D019C" w:rsidRPr="001E306A" w:rsidRDefault="00D141B7" w:rsidP="004D019C">
      <w:pPr>
        <w:pStyle w:val="Akapitzlist"/>
        <w:ind w:left="-142"/>
        <w:jc w:val="center"/>
        <w:rPr>
          <w:rStyle w:val="FontStyle42"/>
          <w:rFonts w:ascii="Arial" w:eastAsia="Times New Roman" w:hAnsi="Arial" w:cs="Arial"/>
          <w:b/>
          <w:sz w:val="22"/>
          <w:szCs w:val="22"/>
        </w:rPr>
      </w:pPr>
      <w:r>
        <w:rPr>
          <w:rStyle w:val="FontStyle42"/>
          <w:rFonts w:ascii="Arial" w:hAnsi="Arial" w:cs="Arial"/>
          <w:b/>
          <w:sz w:val="22"/>
          <w:szCs w:val="22"/>
        </w:rPr>
        <w:t xml:space="preserve">dotyczy Zapytania ofertowego pn. </w:t>
      </w:r>
      <w:r w:rsidR="004D019C" w:rsidRPr="001E306A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4C3CF1" w:rsidRPr="004C3CF1">
        <w:rPr>
          <w:rFonts w:ascii="Arial" w:hAnsi="Arial" w:cs="Arial"/>
          <w:b/>
          <w:sz w:val="22"/>
          <w:szCs w:val="22"/>
        </w:rPr>
        <w:t>Świadczenie usługi przygotowania i realizacji obchodów Barbórki Centralnej Polskiej Spółki Gazownictwa 2026</w:t>
      </w:r>
      <w:r w:rsidR="004D019C" w:rsidRPr="001E306A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2A67A5AB" w14:textId="53AD6A38" w:rsidR="00220FFC" w:rsidRDefault="00220FFC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4E1B2F0C" w14:textId="196D4A16" w:rsidR="00837CC6" w:rsidRPr="00242336" w:rsidRDefault="00837CC6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242336">
        <w:rPr>
          <w:rStyle w:val="FontStyle42"/>
          <w:rFonts w:ascii="Arial" w:hAnsi="Arial" w:cs="Arial"/>
          <w:b/>
          <w:sz w:val="22"/>
          <w:szCs w:val="22"/>
        </w:rPr>
        <w:t xml:space="preserve">znak </w:t>
      </w:r>
      <w:r w:rsidR="00346BE5" w:rsidRPr="00346BE5">
        <w:rPr>
          <w:rFonts w:ascii="Arial" w:hAnsi="Arial" w:cs="Arial"/>
          <w:b/>
          <w:bCs/>
          <w:spacing w:val="-10"/>
          <w:sz w:val="22"/>
          <w:szCs w:val="22"/>
        </w:rPr>
        <w:t>PSG/2/001620/26</w:t>
      </w:r>
    </w:p>
    <w:p w14:paraId="701188B6" w14:textId="77777777" w:rsidR="00A30C97" w:rsidRPr="00837CC6" w:rsidRDefault="00A30C97" w:rsidP="007C1512">
      <w:pPr>
        <w:pStyle w:val="Style5"/>
        <w:spacing w:after="120" w:line="278" w:lineRule="auto"/>
        <w:contextualSpacing/>
        <w:rPr>
          <w:rStyle w:val="FontStyle42"/>
          <w:rFonts w:ascii="Arial" w:hAnsi="Arial" w:cs="Arial"/>
          <w:b/>
          <w:sz w:val="22"/>
          <w:szCs w:val="22"/>
        </w:rPr>
      </w:pPr>
    </w:p>
    <w:p w14:paraId="03E8CB2F" w14:textId="77777777" w:rsidR="00837CC6" w:rsidRPr="00242336" w:rsidRDefault="00837CC6" w:rsidP="00837CC6">
      <w:pPr>
        <w:spacing w:after="240"/>
        <w:rPr>
          <w:rFonts w:cs="Arial"/>
          <w:sz w:val="20"/>
        </w:rPr>
      </w:pPr>
      <w:r w:rsidRPr="00242336">
        <w:rPr>
          <w:rFonts w:cs="Arial"/>
          <w:sz w:val="20"/>
        </w:rPr>
        <w:t>Nazwa:</w:t>
      </w:r>
      <w:r w:rsidRPr="00242336">
        <w:rPr>
          <w:rFonts w:cs="Arial"/>
          <w:sz w:val="20"/>
        </w:rPr>
        <w:tab/>
        <w:t>….................................................................................................................</w:t>
      </w:r>
    </w:p>
    <w:p w14:paraId="5AFCE242" w14:textId="553CF9AD" w:rsidR="00837CC6" w:rsidRPr="007C1512" w:rsidRDefault="00837CC6" w:rsidP="007C1512">
      <w:pPr>
        <w:spacing w:after="240"/>
        <w:rPr>
          <w:rFonts w:cs="Arial"/>
          <w:sz w:val="20"/>
        </w:rPr>
      </w:pPr>
      <w:r w:rsidRPr="00242336">
        <w:rPr>
          <w:rFonts w:cs="Arial"/>
          <w:sz w:val="20"/>
        </w:rPr>
        <w:t>Siedziba:</w:t>
      </w:r>
      <w:r w:rsidRPr="00242336">
        <w:rPr>
          <w:rFonts w:cs="Arial"/>
          <w:sz w:val="20"/>
        </w:rPr>
        <w:tab/>
        <w:t>….................................................................................................................</w:t>
      </w:r>
      <w:r w:rsidRPr="00242336">
        <w:rPr>
          <w:rFonts w:cs="Arial"/>
          <w:sz w:val="20"/>
          <w:lang w:val="sv-SE"/>
        </w:rPr>
        <w:tab/>
        <w:t xml:space="preserve"> </w:t>
      </w:r>
    </w:p>
    <w:p w14:paraId="175996C5" w14:textId="77777777" w:rsidR="00837CC6" w:rsidRPr="00242336" w:rsidRDefault="00837CC6" w:rsidP="00837CC6">
      <w:pPr>
        <w:spacing w:after="120"/>
        <w:rPr>
          <w:rFonts w:cs="Arial"/>
          <w:sz w:val="20"/>
        </w:rPr>
      </w:pPr>
      <w:r w:rsidRPr="00242336">
        <w:rPr>
          <w:rFonts w:cs="Arial"/>
          <w:sz w:val="20"/>
        </w:rPr>
        <w:t xml:space="preserve">Osoba do </w:t>
      </w:r>
      <w:proofErr w:type="gramStart"/>
      <w:r w:rsidRPr="00242336">
        <w:rPr>
          <w:rFonts w:cs="Arial"/>
          <w:sz w:val="20"/>
        </w:rPr>
        <w:t>kontaktu:  …</w:t>
      </w:r>
      <w:proofErr w:type="gramEnd"/>
      <w:r w:rsidRPr="00242336">
        <w:rPr>
          <w:rFonts w:cs="Arial"/>
          <w:sz w:val="20"/>
        </w:rPr>
        <w:t>.............................  tel.  </w:t>
      </w:r>
      <w:proofErr w:type="gramStart"/>
      <w:r w:rsidRPr="00242336">
        <w:rPr>
          <w:rFonts w:cs="Arial"/>
          <w:sz w:val="20"/>
        </w:rPr>
        <w:t>…..</w:t>
      </w:r>
      <w:proofErr w:type="gramEnd"/>
      <w:r w:rsidRPr="00242336">
        <w:rPr>
          <w:rFonts w:cs="Arial"/>
          <w:sz w:val="20"/>
        </w:rPr>
        <w:t>…………………, e-mail: ……………………</w:t>
      </w:r>
    </w:p>
    <w:p w14:paraId="1F098E44" w14:textId="0EA37B97" w:rsidR="004D019C" w:rsidRPr="004C3CF1" w:rsidRDefault="004D019C" w:rsidP="004C3CF1">
      <w:pPr>
        <w:spacing w:after="240"/>
        <w:jc w:val="both"/>
        <w:rPr>
          <w:rFonts w:cs="Arial"/>
          <w:sz w:val="20"/>
        </w:rPr>
      </w:pPr>
    </w:p>
    <w:p w14:paraId="4CA3898A" w14:textId="77777777" w:rsidR="004D019C" w:rsidRPr="00D44742" w:rsidRDefault="004D019C" w:rsidP="004D019C">
      <w:pPr>
        <w:widowControl w:val="0"/>
        <w:shd w:val="clear" w:color="auto" w:fill="FFFFFF"/>
        <w:tabs>
          <w:tab w:val="left" w:pos="1219"/>
        </w:tabs>
        <w:autoSpaceDE w:val="0"/>
        <w:autoSpaceDN w:val="0"/>
        <w:adjustRightInd w:val="0"/>
        <w:spacing w:line="283" w:lineRule="exact"/>
        <w:rPr>
          <w:rFonts w:cs="Arial"/>
          <w:color w:val="000000"/>
        </w:rPr>
      </w:pPr>
    </w:p>
    <w:p w14:paraId="6B9B82C2" w14:textId="7436DFB0" w:rsidR="00C85E70" w:rsidRPr="00C85E70" w:rsidRDefault="004C3CF1" w:rsidP="00F22DC6">
      <w:pPr>
        <w:numPr>
          <w:ilvl w:val="0"/>
          <w:numId w:val="8"/>
        </w:numPr>
        <w:spacing w:after="240" w:line="259" w:lineRule="auto"/>
        <w:ind w:left="357" w:hanging="357"/>
        <w:contextualSpacing/>
        <w:jc w:val="both"/>
        <w:rPr>
          <w:rFonts w:eastAsia="Calibri" w:cs="Arial"/>
          <w:sz w:val="22"/>
          <w:szCs w:val="22"/>
          <w:lang w:eastAsia="en-US"/>
        </w:rPr>
      </w:pPr>
      <w:r w:rsidRPr="004C3CF1">
        <w:rPr>
          <w:rFonts w:eastAsia="Calibri" w:cs="Arial"/>
          <w:sz w:val="22"/>
          <w:szCs w:val="22"/>
          <w:lang w:eastAsia="en-US"/>
        </w:rPr>
        <w:t>Oferuję/oferujemy</w:t>
      </w:r>
      <w:r w:rsidRPr="004C3CF1">
        <w:rPr>
          <w:rFonts w:eastAsia="Calibri" w:cs="Arial"/>
          <w:color w:val="FF0000"/>
          <w:sz w:val="22"/>
          <w:szCs w:val="22"/>
          <w:lang w:eastAsia="en-US"/>
        </w:rPr>
        <w:t>*</w:t>
      </w:r>
      <w:r w:rsidRPr="004C3CF1">
        <w:rPr>
          <w:rFonts w:eastAsia="Calibri" w:cs="Arial"/>
          <w:sz w:val="22"/>
          <w:szCs w:val="22"/>
          <w:lang w:eastAsia="en-US"/>
        </w:rPr>
        <w:t xml:space="preserve"> wykonanie </w:t>
      </w:r>
      <w:r w:rsidR="00C85E70" w:rsidRPr="00C85E70">
        <w:rPr>
          <w:rFonts w:eastAsia="Calibri" w:cs="Arial"/>
          <w:sz w:val="22"/>
          <w:szCs w:val="22"/>
          <w:lang w:eastAsia="en-US"/>
        </w:rPr>
        <w:t>p</w:t>
      </w:r>
      <w:r w:rsidRPr="004C3CF1">
        <w:rPr>
          <w:rFonts w:eastAsia="Calibri" w:cs="Arial"/>
          <w:sz w:val="22"/>
          <w:szCs w:val="22"/>
          <w:lang w:eastAsia="en-US"/>
        </w:rPr>
        <w:t xml:space="preserve">rzedmiotu </w:t>
      </w:r>
      <w:r w:rsidR="00C85E70" w:rsidRPr="00C85E70">
        <w:rPr>
          <w:rFonts w:eastAsia="Calibri" w:cs="Arial"/>
          <w:sz w:val="22"/>
          <w:szCs w:val="22"/>
          <w:lang w:eastAsia="en-US"/>
        </w:rPr>
        <w:t>z</w:t>
      </w:r>
      <w:r w:rsidRPr="004C3CF1">
        <w:rPr>
          <w:rFonts w:eastAsia="Calibri" w:cs="Arial"/>
          <w:sz w:val="22"/>
          <w:szCs w:val="22"/>
          <w:lang w:eastAsia="en-US"/>
        </w:rPr>
        <w:t xml:space="preserve">amówienia zgodnie z wszystkimi wymogami określonymi w </w:t>
      </w:r>
      <w:r w:rsidR="00C85E70" w:rsidRPr="00C85E70">
        <w:rPr>
          <w:rFonts w:eastAsia="Calibri" w:cs="Arial"/>
          <w:sz w:val="22"/>
          <w:szCs w:val="22"/>
          <w:lang w:eastAsia="en-US"/>
        </w:rPr>
        <w:t xml:space="preserve">Zapytaniu ofertowym </w:t>
      </w:r>
      <w:r w:rsidR="00C85E70" w:rsidRPr="00C85E70">
        <w:rPr>
          <w:rFonts w:eastAsia="Calibri" w:cs="Arial"/>
          <w:b/>
          <w:bCs/>
          <w:sz w:val="22"/>
          <w:szCs w:val="22"/>
          <w:lang w:eastAsia="en-US"/>
        </w:rPr>
        <w:t xml:space="preserve">z uwzględnieniem Załącznika nr </w:t>
      </w:r>
      <w:r w:rsidR="006E002F">
        <w:rPr>
          <w:rFonts w:eastAsia="Calibri" w:cs="Arial"/>
          <w:b/>
          <w:bCs/>
          <w:sz w:val="22"/>
          <w:szCs w:val="22"/>
          <w:lang w:eastAsia="en-US"/>
        </w:rPr>
        <w:t>6</w:t>
      </w:r>
      <w:r w:rsidR="00C85E70" w:rsidRPr="00C85E70">
        <w:rPr>
          <w:rFonts w:eastAsia="Calibri" w:cs="Arial"/>
          <w:b/>
          <w:bCs/>
          <w:sz w:val="22"/>
          <w:szCs w:val="22"/>
          <w:lang w:eastAsia="en-US"/>
        </w:rPr>
        <w:t>.1</w:t>
      </w:r>
      <w:r w:rsidR="00C85E70" w:rsidRPr="0090710C">
        <w:rPr>
          <w:rFonts w:eastAsia="Calibri" w:cs="Arial"/>
          <w:b/>
          <w:bCs/>
          <w:sz w:val="22"/>
          <w:szCs w:val="22"/>
          <w:lang w:eastAsia="en-US"/>
        </w:rPr>
        <w:t>.</w:t>
      </w:r>
      <w:r w:rsidR="00C85E70" w:rsidRPr="00C85E70">
        <w:rPr>
          <w:rFonts w:eastAsia="Calibri" w:cs="Arial"/>
          <w:b/>
          <w:bCs/>
          <w:sz w:val="22"/>
          <w:szCs w:val="22"/>
          <w:lang w:eastAsia="en-US"/>
        </w:rPr>
        <w:t xml:space="preserve"> do niniejszego </w:t>
      </w:r>
      <w:r w:rsidR="00C85E70" w:rsidRPr="0090710C">
        <w:rPr>
          <w:rFonts w:eastAsia="Calibri" w:cs="Arial"/>
          <w:b/>
          <w:bCs/>
          <w:sz w:val="22"/>
          <w:szCs w:val="22"/>
          <w:lang w:eastAsia="en-US"/>
        </w:rPr>
        <w:t>f</w:t>
      </w:r>
      <w:r w:rsidR="00C85E70" w:rsidRPr="00C85E70">
        <w:rPr>
          <w:rFonts w:eastAsia="Calibri" w:cs="Arial"/>
          <w:b/>
          <w:bCs/>
          <w:sz w:val="22"/>
          <w:szCs w:val="22"/>
          <w:lang w:eastAsia="en-US"/>
        </w:rPr>
        <w:t>ormularza (</w:t>
      </w:r>
      <w:r w:rsidR="00C85E70" w:rsidRPr="0090710C">
        <w:rPr>
          <w:rFonts w:eastAsia="Calibri" w:cs="Arial"/>
          <w:b/>
          <w:bCs/>
          <w:sz w:val="22"/>
          <w:szCs w:val="22"/>
          <w:lang w:eastAsia="en-US"/>
        </w:rPr>
        <w:t>Kosztorys</w:t>
      </w:r>
      <w:r w:rsidR="00C85E70" w:rsidRPr="00C85E70">
        <w:rPr>
          <w:rFonts w:eastAsia="Calibri" w:cs="Arial"/>
          <w:b/>
          <w:bCs/>
          <w:sz w:val="22"/>
          <w:szCs w:val="22"/>
          <w:lang w:eastAsia="en-US"/>
        </w:rPr>
        <w:t xml:space="preserve">): </w:t>
      </w:r>
    </w:p>
    <w:p w14:paraId="5EBF80C4" w14:textId="77777777" w:rsidR="004C3CF1" w:rsidRPr="004C3CF1" w:rsidRDefault="004C3CF1" w:rsidP="00C85E70">
      <w:pPr>
        <w:spacing w:after="240" w:line="259" w:lineRule="auto"/>
        <w:ind w:left="357"/>
        <w:contextualSpacing/>
        <w:jc w:val="both"/>
        <w:rPr>
          <w:rFonts w:eastAsia="Calibri" w:cs="Arial"/>
          <w:sz w:val="22"/>
          <w:szCs w:val="22"/>
          <w:lang w:eastAsia="en-US"/>
        </w:rPr>
      </w:pPr>
    </w:p>
    <w:p w14:paraId="73BBB85D" w14:textId="56310207" w:rsidR="004C3CF1" w:rsidRPr="004C3CF1" w:rsidRDefault="004C3CF1" w:rsidP="0090710C">
      <w:pPr>
        <w:spacing w:before="120" w:after="120" w:line="276" w:lineRule="auto"/>
        <w:ind w:left="336"/>
        <w:jc w:val="both"/>
        <w:rPr>
          <w:rFonts w:eastAsia="Calibri" w:cs="Arial"/>
          <w:sz w:val="22"/>
          <w:szCs w:val="22"/>
          <w:lang w:eastAsia="en-US"/>
        </w:rPr>
      </w:pPr>
      <w:r w:rsidRPr="004C3CF1">
        <w:rPr>
          <w:rFonts w:eastAsia="Calibri" w:cs="Arial"/>
          <w:sz w:val="22"/>
          <w:szCs w:val="22"/>
          <w:lang w:eastAsia="en-US"/>
        </w:rPr>
        <w:t>Całkowita cena netto wynosi: ……</w:t>
      </w:r>
      <w:proofErr w:type="gramStart"/>
      <w:r w:rsidRPr="004C3CF1">
        <w:rPr>
          <w:rFonts w:eastAsia="Calibri" w:cs="Arial"/>
          <w:sz w:val="22"/>
          <w:szCs w:val="22"/>
          <w:lang w:eastAsia="en-US"/>
        </w:rPr>
        <w:t>…….</w:t>
      </w:r>
      <w:proofErr w:type="gramEnd"/>
      <w:r w:rsidRPr="004C3CF1">
        <w:rPr>
          <w:rFonts w:eastAsia="Calibri" w:cs="Arial"/>
          <w:sz w:val="22"/>
          <w:szCs w:val="22"/>
          <w:lang w:eastAsia="en-US"/>
        </w:rPr>
        <w:t xml:space="preserve">. zł </w:t>
      </w:r>
    </w:p>
    <w:p w14:paraId="2BCD7EDD" w14:textId="58FB78DE" w:rsidR="004C3CF1" w:rsidRPr="004C3CF1" w:rsidRDefault="004C3CF1" w:rsidP="0090710C">
      <w:pPr>
        <w:overflowPunct w:val="0"/>
        <w:autoSpaceDE w:val="0"/>
        <w:autoSpaceDN w:val="0"/>
        <w:adjustRightInd w:val="0"/>
        <w:spacing w:before="100" w:beforeAutospacing="1" w:after="120"/>
        <w:jc w:val="both"/>
        <w:textAlignment w:val="baseline"/>
        <w:rPr>
          <w:rFonts w:eastAsia="Calibri" w:cs="Arial"/>
          <w:color w:val="FF0000"/>
          <w:sz w:val="18"/>
          <w:szCs w:val="18"/>
          <w:u w:val="single"/>
          <w:lang w:eastAsia="en-US"/>
        </w:rPr>
      </w:pPr>
    </w:p>
    <w:p w14:paraId="794E5F31" w14:textId="77777777" w:rsidR="00220FFC" w:rsidRDefault="00220FFC" w:rsidP="00616884">
      <w:pPr>
        <w:rPr>
          <w:rFonts w:cs="Arial"/>
          <w:b/>
        </w:rPr>
      </w:pPr>
    </w:p>
    <w:p w14:paraId="71E78A36" w14:textId="77777777" w:rsidR="00220FFC" w:rsidRDefault="00220FFC" w:rsidP="00616884">
      <w:pPr>
        <w:rPr>
          <w:rFonts w:cs="Arial"/>
          <w:b/>
        </w:rPr>
      </w:pPr>
    </w:p>
    <w:p w14:paraId="490F49BB" w14:textId="77777777" w:rsidR="00212BD3" w:rsidRPr="005E6B26" w:rsidRDefault="00212BD3" w:rsidP="00616884">
      <w:pPr>
        <w:rPr>
          <w:rFonts w:cs="Arial"/>
          <w:b/>
        </w:rPr>
      </w:pPr>
    </w:p>
    <w:p w14:paraId="2FF936D6" w14:textId="5A48D42B" w:rsidR="003E3B0E" w:rsidRPr="00D44742" w:rsidRDefault="00837CC6" w:rsidP="003E3B0E">
      <w:pPr>
        <w:rPr>
          <w:rFonts w:cs="Arial"/>
          <w:sz w:val="18"/>
        </w:rPr>
      </w:pPr>
      <w:r>
        <w:rPr>
          <w:rFonts w:cs="Arial"/>
          <w:sz w:val="18"/>
        </w:rPr>
        <w:t xml:space="preserve">       </w:t>
      </w:r>
      <w:r w:rsidRPr="00D44742">
        <w:rPr>
          <w:rFonts w:cs="Arial"/>
          <w:sz w:val="18"/>
        </w:rPr>
        <w:t>……………………………….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 w:rsidRPr="00D44742">
        <w:rPr>
          <w:rFonts w:cs="Arial"/>
          <w:sz w:val="18"/>
        </w:rPr>
        <w:t>……………………………….</w:t>
      </w:r>
    </w:p>
    <w:p w14:paraId="5F4E5225" w14:textId="06B972CF" w:rsidR="00837CC6" w:rsidRPr="00D44742" w:rsidRDefault="00837CC6" w:rsidP="00837CC6">
      <w:pPr>
        <w:ind w:right="72"/>
        <w:rPr>
          <w:rFonts w:cs="Arial"/>
          <w:sz w:val="18"/>
        </w:rPr>
      </w:pPr>
    </w:p>
    <w:p w14:paraId="6FABF7F6" w14:textId="351AB181" w:rsidR="003E3B0E" w:rsidRDefault="00837CC6" w:rsidP="003E3B0E">
      <w:pPr>
        <w:rPr>
          <w:rFonts w:eastAsia="Calibri" w:cs="Arial"/>
          <w:sz w:val="20"/>
        </w:rPr>
      </w:pPr>
      <w:r>
        <w:rPr>
          <w:rFonts w:ascii="Tahoma" w:hAnsi="Tahoma" w:cs="Tahoma"/>
          <w:sz w:val="20"/>
        </w:rPr>
        <w:t xml:space="preserve">            </w:t>
      </w:r>
      <w:r w:rsidRPr="00D44742">
        <w:rPr>
          <w:rFonts w:cs="Arial"/>
          <w:sz w:val="18"/>
        </w:rPr>
        <w:t>(miejsce i data</w:t>
      </w:r>
      <w:r w:rsidR="003E3B0E">
        <w:rPr>
          <w:rFonts w:cs="Arial"/>
          <w:sz w:val="18"/>
        </w:rPr>
        <w:t xml:space="preserve">) 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  <w:t xml:space="preserve">  </w:t>
      </w:r>
      <w:proofErr w:type="gramStart"/>
      <w:r w:rsidR="003E3B0E">
        <w:rPr>
          <w:rFonts w:cs="Arial"/>
          <w:sz w:val="18"/>
        </w:rPr>
        <w:t xml:space="preserve">   </w:t>
      </w:r>
      <w:r w:rsidR="003E3B0E" w:rsidRPr="0040654D">
        <w:rPr>
          <w:rFonts w:eastAsia="Calibri" w:cs="Arial"/>
          <w:sz w:val="20"/>
        </w:rPr>
        <w:t>(</w:t>
      </w:r>
      <w:proofErr w:type="gramEnd"/>
      <w:r w:rsidR="003E3B0E" w:rsidRPr="0040654D">
        <w:rPr>
          <w:rFonts w:eastAsia="Calibri" w:cs="Arial"/>
          <w:sz w:val="20"/>
        </w:rPr>
        <w:t xml:space="preserve">podpis / </w:t>
      </w:r>
      <w:proofErr w:type="gramStart"/>
      <w:r w:rsidR="003E3B0E" w:rsidRPr="0040654D">
        <w:rPr>
          <w:rFonts w:eastAsia="Calibri" w:cs="Arial"/>
          <w:sz w:val="20"/>
        </w:rPr>
        <w:t>podpisy</w:t>
      </w:r>
      <w:r w:rsidR="003E3B0E" w:rsidRPr="00A343C8">
        <w:rPr>
          <w:rFonts w:eastAsia="Calibri" w:cs="Arial"/>
          <w:sz w:val="20"/>
        </w:rPr>
        <w:t>)</w:t>
      </w:r>
      <w:r w:rsidR="003E3B0E">
        <w:rPr>
          <w:rFonts w:eastAsia="Calibri" w:cs="Arial"/>
          <w:sz w:val="20"/>
        </w:rPr>
        <w:t>*</w:t>
      </w:r>
      <w:proofErr w:type="gramEnd"/>
    </w:p>
    <w:p w14:paraId="7C7D954E" w14:textId="77777777" w:rsidR="00616884" w:rsidRDefault="00616884">
      <w:pPr>
        <w:rPr>
          <w:rFonts w:cs="Arial"/>
          <w:b/>
        </w:rPr>
      </w:pPr>
    </w:p>
    <w:p w14:paraId="3DE71C01" w14:textId="77777777" w:rsidR="00616884" w:rsidRDefault="00616884">
      <w:pPr>
        <w:rPr>
          <w:rFonts w:cs="Arial"/>
          <w:b/>
        </w:rPr>
      </w:pPr>
    </w:p>
    <w:p w14:paraId="51B6CCF4" w14:textId="078F68D1" w:rsidR="00220FFC" w:rsidRDefault="00616884" w:rsidP="00212BD3">
      <w:pPr>
        <w:spacing w:line="320" w:lineRule="exact"/>
        <w:ind w:right="72"/>
        <w:rPr>
          <w:rFonts w:cs="Arial"/>
          <w:sz w:val="16"/>
          <w:szCs w:val="16"/>
        </w:rPr>
      </w:pPr>
      <w:r w:rsidRPr="00212BD3">
        <w:rPr>
          <w:rFonts w:cs="Arial"/>
          <w:sz w:val="16"/>
          <w:szCs w:val="16"/>
        </w:rPr>
        <w:t>*</w:t>
      </w:r>
      <w:r w:rsidRPr="00212BD3">
        <w:rPr>
          <w:rFonts w:cs="Arial"/>
          <w:sz w:val="16"/>
          <w:szCs w:val="16"/>
          <w:vertAlign w:val="superscript"/>
        </w:rPr>
        <w:t xml:space="preserve"> </w:t>
      </w:r>
      <w:r w:rsidRPr="00212BD3">
        <w:rPr>
          <w:rFonts w:cs="Arial"/>
          <w:sz w:val="16"/>
          <w:szCs w:val="16"/>
        </w:rPr>
        <w:t>niepotrzebne skreślić</w:t>
      </w:r>
    </w:p>
    <w:p w14:paraId="04854DDE" w14:textId="68D40F7D" w:rsidR="00E97570" w:rsidRDefault="00E97570" w:rsidP="00EF0701">
      <w:pPr>
        <w:spacing w:line="360" w:lineRule="auto"/>
        <w:rPr>
          <w:rFonts w:cs="Arial"/>
          <w:bCs/>
        </w:rPr>
      </w:pPr>
    </w:p>
    <w:sectPr w:rsidR="00E97570" w:rsidSect="008F64B5">
      <w:pgSz w:w="11906" w:h="16838" w:code="9"/>
      <w:pgMar w:top="851" w:right="1134" w:bottom="851" w:left="1418" w:header="624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0681F" w14:textId="77777777" w:rsidR="009F621D" w:rsidRDefault="009F621D">
      <w:r>
        <w:separator/>
      </w:r>
    </w:p>
  </w:endnote>
  <w:endnote w:type="continuationSeparator" w:id="0">
    <w:p w14:paraId="42D07AE0" w14:textId="77777777" w:rsidR="009F621D" w:rsidRDefault="009F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D34C" w14:textId="11B69E60" w:rsidR="00EB05AB" w:rsidRDefault="00EB05AB" w:rsidP="00EF0701">
    <w:pPr>
      <w:pStyle w:val="Stopka"/>
      <w:jc w:val="center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6167D7" w:rsidRPr="00C50F0D" w14:paraId="6D832CBE" w14:textId="77777777" w:rsidTr="009A5B37">
      <w:tc>
        <w:tcPr>
          <w:tcW w:w="3970" w:type="dxa"/>
        </w:tcPr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6167D7" w:rsidRPr="00C50F0D" w14:paraId="28BA568A" w14:textId="77777777" w:rsidTr="009A5B37">
            <w:tc>
              <w:tcPr>
                <w:tcW w:w="3970" w:type="dxa"/>
              </w:tcPr>
              <w:p w14:paraId="4F951283" w14:textId="77777777" w:rsidR="006167D7" w:rsidRPr="00C50F0D" w:rsidRDefault="006167D7" w:rsidP="006167D7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bookmarkStart w:id="2" w:name="_Hlk210214058"/>
                <w:bookmarkStart w:id="3" w:name="_Hlk210214059"/>
                <w:bookmarkStart w:id="4" w:name="_Hlk210214081"/>
                <w:bookmarkStart w:id="5" w:name="_Hlk210214082"/>
                <w:bookmarkStart w:id="6" w:name="_Hlk224119188"/>
                <w:bookmarkStart w:id="7" w:name="_Hlk224119189"/>
              </w:p>
            </w:tc>
            <w:tc>
              <w:tcPr>
                <w:tcW w:w="3402" w:type="dxa"/>
              </w:tcPr>
              <w:p w14:paraId="24F403DB" w14:textId="72BC5361" w:rsidR="006167D7" w:rsidRPr="00C50F0D" w:rsidRDefault="006167D7" w:rsidP="006167D7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66432" behindDoc="0" locked="0" layoutInCell="1" allowOverlap="1" wp14:anchorId="5C58620B" wp14:editId="45B624ED">
                          <wp:simplePos x="0" y="0"/>
                          <wp:positionH relativeFrom="column">
                            <wp:posOffset>260350</wp:posOffset>
                          </wp:positionH>
                          <wp:positionV relativeFrom="paragraph">
                            <wp:posOffset>128905</wp:posOffset>
                          </wp:positionV>
                          <wp:extent cx="2679700" cy="807085"/>
                          <wp:effectExtent l="0" t="0" r="0" b="0"/>
                          <wp:wrapNone/>
                          <wp:docPr id="1117977969" name="Text Box 9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2679700" cy="80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292E9F" w14:textId="1373D503" w:rsidR="006167D7" w:rsidRPr="006F22D8" w:rsidRDefault="006167D7" w:rsidP="006167D7">
                                      <w:pPr>
                                        <w:rPr>
                                          <w:rFonts w:cs="Arial"/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type w14:anchorId="5C58620B"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9" o:spid="_x0000_s1026" type="#_x0000_t202" style="position:absolute;left:0;text-align:left;margin-left:20.5pt;margin-top:10.15pt;width:211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      <v:textbox>
                            <w:txbxContent>
                              <w:p w14:paraId="73292E9F" w14:textId="1373D503" w:rsidR="006167D7" w:rsidRPr="006F22D8" w:rsidRDefault="006167D7" w:rsidP="006167D7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65408" behindDoc="0" locked="0" layoutInCell="1" allowOverlap="1" wp14:anchorId="77B36545" wp14:editId="38410BB7">
                          <wp:simplePos x="0" y="0"/>
                          <wp:positionH relativeFrom="column">
                            <wp:posOffset>-1097915</wp:posOffset>
                          </wp:positionH>
                          <wp:positionV relativeFrom="paragraph">
                            <wp:posOffset>128905</wp:posOffset>
                          </wp:positionV>
                          <wp:extent cx="2131060" cy="807085"/>
                          <wp:effectExtent l="3810" t="0" r="0" b="0"/>
                          <wp:wrapNone/>
                          <wp:docPr id="8" name="Text Box 8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2131060" cy="80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3019C8D" w14:textId="77777777" w:rsidR="006167D7" w:rsidRPr="006F22D8" w:rsidRDefault="006167D7" w:rsidP="006167D7">
                                      <w:pPr>
                                        <w:rPr>
                                          <w:rFonts w:cs="Arial"/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 w14:anchorId="77B36545" id="Text Box 8" o:spid="_x0000_s1027" type="#_x0000_t202" style="position:absolute;left:0;text-align:left;margin-left:-86.45pt;margin-top:10.15pt;width:167.8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      <v:textbox>
                            <w:txbxContent>
                              <w:p w14:paraId="13019C8D" w14:textId="77777777" w:rsidR="006167D7" w:rsidRPr="006F22D8" w:rsidRDefault="006167D7" w:rsidP="006167D7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64384" behindDoc="0" locked="0" layoutInCell="1" allowOverlap="1" wp14:anchorId="326B4ADE" wp14:editId="5923E2E4">
                          <wp:simplePos x="0" y="0"/>
                          <wp:positionH relativeFrom="column">
                            <wp:posOffset>-2682240</wp:posOffset>
                          </wp:positionH>
                          <wp:positionV relativeFrom="paragraph">
                            <wp:posOffset>128905</wp:posOffset>
                          </wp:positionV>
                          <wp:extent cx="1773555" cy="807085"/>
                          <wp:effectExtent l="635" t="0" r="0" b="0"/>
                          <wp:wrapNone/>
                          <wp:docPr id="1258890552" name="Text Box 4"/>
                          <wp:cNvGraphicFramePr>
                            <a:graphicFrameLocks xmlns:a="http://schemas.openxmlformats.org/drawingml/2006/main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773555" cy="80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63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5342CA5" w14:textId="5DBF9114" w:rsidR="006167D7" w:rsidRPr="006F22D8" w:rsidRDefault="006167D7" w:rsidP="006167D7">
                                      <w:pPr>
                                        <w:rPr>
                                          <w:rFonts w:cs="Arial"/>
                                          <w:sz w:val="14"/>
                                          <w:szCs w:val="14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shape w14:anchorId="326B4ADE" id="Text Box 4" o:spid="_x0000_s1028" type="#_x0000_t202" style="position:absolute;left:0;text-align:left;margin-left:-211.2pt;margin-top:10.15pt;width:139.65pt;height:6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      <v:textbox>
                            <w:txbxContent>
                              <w:p w14:paraId="75342CA5" w14:textId="5DBF9114" w:rsidR="006167D7" w:rsidRPr="006F22D8" w:rsidRDefault="006167D7" w:rsidP="006167D7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v:textbox>
                        </v:shape>
                      </w:pict>
                    </mc:Fallback>
                  </mc:AlternateContent>
                </w:r>
              </w:p>
            </w:tc>
            <w:tc>
              <w:tcPr>
                <w:tcW w:w="1985" w:type="dxa"/>
              </w:tcPr>
              <w:p w14:paraId="4044C159" w14:textId="77777777" w:rsidR="006167D7" w:rsidRPr="00C50F0D" w:rsidRDefault="006167D7" w:rsidP="006167D7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</w:p>
            </w:tc>
          </w:tr>
        </w:tbl>
        <w:p w14:paraId="0F96B27E" w14:textId="77777777" w:rsidR="006167D7" w:rsidRPr="00C50F0D" w:rsidRDefault="006167D7" w:rsidP="006167D7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234A54C1" w14:textId="758EB50D" w:rsidR="006167D7" w:rsidRPr="00C50F0D" w:rsidRDefault="006167D7" w:rsidP="006167D7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038F8AF" wp14:editId="7EC4A2EA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B188FF" w14:textId="77777777" w:rsidR="006167D7" w:rsidRPr="006F22D8" w:rsidRDefault="006167D7" w:rsidP="006167D7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038F8AF" id="_x0000_s1029" type="#_x0000_t202" style="position:absolute;left:0;text-align:left;margin-left:-211.2pt;margin-top:10.15pt;width:139.65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BJivLL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6FB188FF" w14:textId="77777777" w:rsidR="006167D7" w:rsidRPr="006F22D8" w:rsidRDefault="006167D7" w:rsidP="006167D7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385AFA09" wp14:editId="1536F8E6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E18AC3" w14:textId="77777777" w:rsidR="006167D7" w:rsidRPr="006F22D8" w:rsidRDefault="006167D7" w:rsidP="006167D7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5AFA09" id="_x0000_s1032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I9ZCF7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8E18AC3" w14:textId="77777777" w:rsidR="006167D7" w:rsidRPr="006F22D8" w:rsidRDefault="006167D7" w:rsidP="006167D7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75A246CD" w14:textId="77777777" w:rsidR="006167D7" w:rsidRPr="00C50F0D" w:rsidRDefault="006167D7" w:rsidP="006167D7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3FFF734F" w14:textId="77777777" w:rsidR="00030310" w:rsidRDefault="00030310" w:rsidP="0003031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9F355E" wp14:editId="24CF02C2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6F6842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2"/>
    <w:bookmarkEnd w:id="3"/>
    <w:bookmarkEnd w:id="4"/>
    <w:bookmarkEnd w:id="5"/>
  </w:p>
  <w:bookmarkEnd w:id="6"/>
  <w:bookmarkEnd w:id="7"/>
  <w:p w14:paraId="2FB30F01" w14:textId="77777777" w:rsidR="00B00E1B" w:rsidRPr="00030310" w:rsidRDefault="00B00E1B" w:rsidP="000303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A1963" w14:textId="77777777" w:rsidR="009F621D" w:rsidRDefault="009F621D">
      <w:r>
        <w:separator/>
      </w:r>
    </w:p>
  </w:footnote>
  <w:footnote w:type="continuationSeparator" w:id="0">
    <w:p w14:paraId="0F1C4D3C" w14:textId="77777777" w:rsidR="009F621D" w:rsidRDefault="009F621D">
      <w:r>
        <w:continuationSeparator/>
      </w:r>
    </w:p>
  </w:footnote>
  <w:footnote w:id="1">
    <w:p w14:paraId="0CC79B6F" w14:textId="002F9F09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="00FA5EC2">
        <w:rPr>
          <w:rFonts w:ascii="Arial" w:hAnsi="Arial" w:cs="Arial"/>
          <w:sz w:val="16"/>
          <w:szCs w:val="16"/>
        </w:rPr>
        <w:t xml:space="preserve"> 1 albo 2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1C2E7457" w:rsidR="00B00E1B" w:rsidRDefault="00B00E1B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0E8DD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234B32"/>
    <w:multiLevelType w:val="multilevel"/>
    <w:tmpl w:val="0E72B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406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43141D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05634DA8"/>
    <w:multiLevelType w:val="hybridMultilevel"/>
    <w:tmpl w:val="CCD0F7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E66589"/>
    <w:multiLevelType w:val="hybridMultilevel"/>
    <w:tmpl w:val="59E65FDC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A910455"/>
    <w:multiLevelType w:val="hybridMultilevel"/>
    <w:tmpl w:val="764840D8"/>
    <w:lvl w:ilvl="0" w:tplc="FFFFFFFF">
      <w:start w:val="1"/>
      <w:numFmt w:val="lowerLetter"/>
      <w:lvlText w:val="%1)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/>
        <w:b w:val="0"/>
        <w:bCs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9" w15:restartNumberingAfterBreak="0">
    <w:nsid w:val="0D287682"/>
    <w:multiLevelType w:val="hybridMultilevel"/>
    <w:tmpl w:val="764840D8"/>
    <w:lvl w:ilvl="0" w:tplc="F0105E66">
      <w:start w:val="1"/>
      <w:numFmt w:val="lowerLetter"/>
      <w:lvlText w:val="%1)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427894"/>
    <w:multiLevelType w:val="hybridMultilevel"/>
    <w:tmpl w:val="234A1B3E"/>
    <w:lvl w:ilvl="0" w:tplc="DDFA6D2C">
      <w:start w:val="1"/>
      <w:numFmt w:val="decimal"/>
      <w:lvlText w:val="%1."/>
      <w:lvlJc w:val="left"/>
      <w:pPr>
        <w:ind w:left="255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996" w:hanging="180"/>
      </w:pPr>
    </w:lvl>
    <w:lvl w:ilvl="3" w:tplc="0415000F" w:tentative="1">
      <w:start w:val="1"/>
      <w:numFmt w:val="decimal"/>
      <w:lvlText w:val="%4."/>
      <w:lvlJc w:val="left"/>
      <w:pPr>
        <w:ind w:left="4716" w:hanging="360"/>
      </w:pPr>
    </w:lvl>
    <w:lvl w:ilvl="4" w:tplc="04150019" w:tentative="1">
      <w:start w:val="1"/>
      <w:numFmt w:val="lowerLetter"/>
      <w:lvlText w:val="%5."/>
      <w:lvlJc w:val="left"/>
      <w:pPr>
        <w:ind w:left="5436" w:hanging="360"/>
      </w:pPr>
    </w:lvl>
    <w:lvl w:ilvl="5" w:tplc="0415001B" w:tentative="1">
      <w:start w:val="1"/>
      <w:numFmt w:val="lowerRoman"/>
      <w:lvlText w:val="%6."/>
      <w:lvlJc w:val="right"/>
      <w:pPr>
        <w:ind w:left="6156" w:hanging="180"/>
      </w:pPr>
    </w:lvl>
    <w:lvl w:ilvl="6" w:tplc="0415000F" w:tentative="1">
      <w:start w:val="1"/>
      <w:numFmt w:val="decimal"/>
      <w:lvlText w:val="%7."/>
      <w:lvlJc w:val="left"/>
      <w:pPr>
        <w:ind w:left="6876" w:hanging="360"/>
      </w:pPr>
    </w:lvl>
    <w:lvl w:ilvl="7" w:tplc="04150019" w:tentative="1">
      <w:start w:val="1"/>
      <w:numFmt w:val="lowerLetter"/>
      <w:lvlText w:val="%8."/>
      <w:lvlJc w:val="left"/>
      <w:pPr>
        <w:ind w:left="7596" w:hanging="360"/>
      </w:pPr>
    </w:lvl>
    <w:lvl w:ilvl="8" w:tplc="0415001B" w:tentative="1">
      <w:start w:val="1"/>
      <w:numFmt w:val="lowerRoman"/>
      <w:lvlText w:val="%9."/>
      <w:lvlJc w:val="right"/>
      <w:pPr>
        <w:ind w:left="8316" w:hanging="18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30E43AF"/>
    <w:multiLevelType w:val="hybridMultilevel"/>
    <w:tmpl w:val="59E65FDC"/>
    <w:lvl w:ilvl="0" w:tplc="5C4AF27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628366E"/>
    <w:multiLevelType w:val="multilevel"/>
    <w:tmpl w:val="65583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233C6304"/>
    <w:multiLevelType w:val="multilevel"/>
    <w:tmpl w:val="B26692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763709"/>
    <w:multiLevelType w:val="hybridMultilevel"/>
    <w:tmpl w:val="5080C0F4"/>
    <w:lvl w:ilvl="0" w:tplc="E138DE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A2213"/>
    <w:multiLevelType w:val="hybridMultilevel"/>
    <w:tmpl w:val="34ECA334"/>
    <w:lvl w:ilvl="0" w:tplc="94A02666">
      <w:start w:val="1"/>
      <w:numFmt w:val="decimal"/>
      <w:lvlText w:val="%1."/>
      <w:lvlJc w:val="left"/>
      <w:pPr>
        <w:ind w:left="114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2810370E"/>
    <w:multiLevelType w:val="multilevel"/>
    <w:tmpl w:val="BD7E3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8CC4184"/>
    <w:multiLevelType w:val="hybridMultilevel"/>
    <w:tmpl w:val="2F3438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4544D"/>
    <w:multiLevelType w:val="hybridMultilevel"/>
    <w:tmpl w:val="CB9A6DC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2F493D8D"/>
    <w:multiLevelType w:val="multilevel"/>
    <w:tmpl w:val="064A7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2EC3BF5"/>
    <w:multiLevelType w:val="multilevel"/>
    <w:tmpl w:val="551C7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 w15:restartNumberingAfterBreak="0">
    <w:nsid w:val="33EF16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68F419E"/>
    <w:multiLevelType w:val="multilevel"/>
    <w:tmpl w:val="02E67A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B08716C"/>
    <w:multiLevelType w:val="hybridMultilevel"/>
    <w:tmpl w:val="3B94271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CE78ED"/>
    <w:multiLevelType w:val="multilevel"/>
    <w:tmpl w:val="02E67A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197214"/>
    <w:multiLevelType w:val="multilevel"/>
    <w:tmpl w:val="02E67A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D8A68B1"/>
    <w:multiLevelType w:val="multilevel"/>
    <w:tmpl w:val="37449AA2"/>
    <w:lvl w:ilvl="0">
      <w:start w:val="9"/>
      <w:numFmt w:val="decimal"/>
      <w:lvlText w:val="%1."/>
      <w:lvlJc w:val="left"/>
      <w:pPr>
        <w:ind w:left="6598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DB30E85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51A61C07"/>
    <w:multiLevelType w:val="multilevel"/>
    <w:tmpl w:val="D4BAA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20310AB"/>
    <w:multiLevelType w:val="hybridMultilevel"/>
    <w:tmpl w:val="E084EC72"/>
    <w:lvl w:ilvl="0" w:tplc="46C8D87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C45C63"/>
    <w:multiLevelType w:val="multilevel"/>
    <w:tmpl w:val="D90C2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0" w15:restartNumberingAfterBreak="0">
    <w:nsid w:val="59851C8D"/>
    <w:multiLevelType w:val="hybridMultilevel"/>
    <w:tmpl w:val="27A8B19C"/>
    <w:lvl w:ilvl="0" w:tplc="D3ECBB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344843"/>
    <w:multiLevelType w:val="multilevel"/>
    <w:tmpl w:val="BF54A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%4."/>
      <w:lvlJc w:val="left"/>
      <w:pPr>
        <w:ind w:left="2160" w:hanging="720"/>
      </w:pPr>
      <w:rPr>
        <w:rFonts w:ascii="Arial" w:hAnsi="Arial" w:cs="Arial"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B7901B6"/>
    <w:multiLevelType w:val="multilevel"/>
    <w:tmpl w:val="02E67A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5F533076"/>
    <w:multiLevelType w:val="multilevel"/>
    <w:tmpl w:val="02E67A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3893"/>
        </w:tabs>
        <w:ind w:left="4046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7" w15:restartNumberingAfterBreak="0">
    <w:nsid w:val="654310DA"/>
    <w:multiLevelType w:val="multilevel"/>
    <w:tmpl w:val="2F6A75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79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35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8" w15:restartNumberingAfterBreak="0">
    <w:nsid w:val="69FF3568"/>
    <w:multiLevelType w:val="multilevel"/>
    <w:tmpl w:val="75F47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D924743"/>
    <w:multiLevelType w:val="multilevel"/>
    <w:tmpl w:val="02E67A2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abstractNum w:abstractNumId="52" w15:restartNumberingAfterBreak="0">
    <w:nsid w:val="7CC149CF"/>
    <w:multiLevelType w:val="multilevel"/>
    <w:tmpl w:val="9038221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14"/>
  </w:num>
  <w:num w:numId="2" w16cid:durableId="1800536609">
    <w:abstractNumId w:val="30"/>
  </w:num>
  <w:num w:numId="3" w16cid:durableId="1671985734">
    <w:abstractNumId w:val="44"/>
  </w:num>
  <w:num w:numId="4" w16cid:durableId="1922375889">
    <w:abstractNumId w:val="53"/>
  </w:num>
  <w:num w:numId="5" w16cid:durableId="409277206">
    <w:abstractNumId w:val="46"/>
  </w:num>
  <w:num w:numId="6" w16cid:durableId="12738983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9"/>
  </w:num>
  <w:num w:numId="8" w16cid:durableId="242375273">
    <w:abstractNumId w:val="54"/>
  </w:num>
  <w:num w:numId="9" w16cid:durableId="2022538834">
    <w:abstractNumId w:val="24"/>
  </w:num>
  <w:num w:numId="10" w16cid:durableId="986280611">
    <w:abstractNumId w:val="3"/>
  </w:num>
  <w:num w:numId="11" w16cid:durableId="106193891">
    <w:abstractNumId w:val="1"/>
  </w:num>
  <w:num w:numId="12" w16cid:durableId="1405180732">
    <w:abstractNumId w:val="33"/>
  </w:num>
  <w:num w:numId="13" w16cid:durableId="2063794418">
    <w:abstractNumId w:val="42"/>
  </w:num>
  <w:num w:numId="14" w16cid:durableId="1159230554">
    <w:abstractNumId w:val="47"/>
  </w:num>
  <w:num w:numId="15" w16cid:durableId="1270891772">
    <w:abstractNumId w:val="10"/>
  </w:num>
  <w:num w:numId="16" w16cid:durableId="1973515210">
    <w:abstractNumId w:val="16"/>
  </w:num>
  <w:num w:numId="17" w16cid:durableId="1952470314">
    <w:abstractNumId w:val="12"/>
  </w:num>
  <w:num w:numId="18" w16cid:durableId="1313677468">
    <w:abstractNumId w:val="50"/>
  </w:num>
  <w:num w:numId="19" w16cid:durableId="701252141">
    <w:abstractNumId w:val="20"/>
  </w:num>
  <w:num w:numId="20" w16cid:durableId="390886813">
    <w:abstractNumId w:val="25"/>
  </w:num>
  <w:num w:numId="21" w16cid:durableId="1313169840">
    <w:abstractNumId w:val="0"/>
  </w:num>
  <w:num w:numId="22" w16cid:durableId="1220483395">
    <w:abstractNumId w:val="37"/>
  </w:num>
  <w:num w:numId="23" w16cid:durableId="447091024">
    <w:abstractNumId w:val="39"/>
  </w:num>
  <w:num w:numId="24" w16cid:durableId="1921599219">
    <w:abstractNumId w:val="19"/>
  </w:num>
  <w:num w:numId="25" w16cid:durableId="710500265">
    <w:abstractNumId w:val="15"/>
  </w:num>
  <w:num w:numId="26" w16cid:durableId="444471932">
    <w:abstractNumId w:val="26"/>
  </w:num>
  <w:num w:numId="27" w16cid:durableId="625309666">
    <w:abstractNumId w:val="41"/>
  </w:num>
  <w:num w:numId="28" w16cid:durableId="1359891466">
    <w:abstractNumId w:val="5"/>
  </w:num>
  <w:num w:numId="29" w16cid:durableId="257949723">
    <w:abstractNumId w:val="27"/>
  </w:num>
  <w:num w:numId="30" w16cid:durableId="633415774">
    <w:abstractNumId w:val="48"/>
  </w:num>
  <w:num w:numId="31" w16cid:durableId="1994484637">
    <w:abstractNumId w:val="29"/>
  </w:num>
  <w:num w:numId="32" w16cid:durableId="1826781372">
    <w:abstractNumId w:val="18"/>
  </w:num>
  <w:num w:numId="33" w16cid:durableId="455099849">
    <w:abstractNumId w:val="51"/>
  </w:num>
  <w:num w:numId="34" w16cid:durableId="4647430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34456417">
    <w:abstractNumId w:val="22"/>
  </w:num>
  <w:num w:numId="36" w16cid:durableId="1784228351">
    <w:abstractNumId w:val="35"/>
  </w:num>
  <w:num w:numId="37" w16cid:durableId="760105534">
    <w:abstractNumId w:val="11"/>
  </w:num>
  <w:num w:numId="38" w16cid:durableId="1232616873">
    <w:abstractNumId w:val="13"/>
  </w:num>
  <w:num w:numId="39" w16cid:durableId="1052195301">
    <w:abstractNumId w:val="4"/>
  </w:num>
  <w:num w:numId="40" w16cid:durableId="1101027595">
    <w:abstractNumId w:val="52"/>
  </w:num>
  <w:num w:numId="41" w16cid:durableId="326132275">
    <w:abstractNumId w:val="28"/>
  </w:num>
  <w:num w:numId="42" w16cid:durableId="659505705">
    <w:abstractNumId w:val="49"/>
  </w:num>
  <w:num w:numId="43" w16cid:durableId="1790852551">
    <w:abstractNumId w:val="32"/>
  </w:num>
  <w:num w:numId="44" w16cid:durableId="1385063336">
    <w:abstractNumId w:val="45"/>
  </w:num>
  <w:num w:numId="45" w16cid:durableId="539392143">
    <w:abstractNumId w:val="43"/>
  </w:num>
  <w:num w:numId="46" w16cid:durableId="1259412770">
    <w:abstractNumId w:val="34"/>
  </w:num>
  <w:num w:numId="47" w16cid:durableId="1257906941">
    <w:abstractNumId w:val="6"/>
  </w:num>
  <w:num w:numId="48" w16cid:durableId="248928384">
    <w:abstractNumId w:val="7"/>
  </w:num>
  <w:num w:numId="49" w16cid:durableId="1700550248">
    <w:abstractNumId w:val="38"/>
  </w:num>
  <w:num w:numId="50" w16cid:durableId="1068578855">
    <w:abstractNumId w:val="40"/>
  </w:num>
  <w:num w:numId="51" w16cid:durableId="1039933189">
    <w:abstractNumId w:val="36"/>
  </w:num>
  <w:num w:numId="52" w16cid:durableId="446657352">
    <w:abstractNumId w:val="23"/>
  </w:num>
  <w:num w:numId="53" w16cid:durableId="4471607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64825024">
    <w:abstractNumId w:val="17"/>
  </w:num>
  <w:num w:numId="55" w16cid:durableId="618533499">
    <w:abstractNumId w:val="21"/>
  </w:num>
  <w:num w:numId="56" w16cid:durableId="1900437456">
    <w:abstractNumId w:val="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5B27"/>
    <w:rsid w:val="0001667D"/>
    <w:rsid w:val="0002216D"/>
    <w:rsid w:val="000250AB"/>
    <w:rsid w:val="000250E1"/>
    <w:rsid w:val="00025E92"/>
    <w:rsid w:val="00027856"/>
    <w:rsid w:val="00030310"/>
    <w:rsid w:val="0003086D"/>
    <w:rsid w:val="000356D5"/>
    <w:rsid w:val="00035FBE"/>
    <w:rsid w:val="00040D3A"/>
    <w:rsid w:val="000417B6"/>
    <w:rsid w:val="00041F1F"/>
    <w:rsid w:val="0004305E"/>
    <w:rsid w:val="00043588"/>
    <w:rsid w:val="00044385"/>
    <w:rsid w:val="00044A3D"/>
    <w:rsid w:val="000456E6"/>
    <w:rsid w:val="000467E3"/>
    <w:rsid w:val="00050752"/>
    <w:rsid w:val="00051878"/>
    <w:rsid w:val="00054468"/>
    <w:rsid w:val="00056ECD"/>
    <w:rsid w:val="00057712"/>
    <w:rsid w:val="00063E0E"/>
    <w:rsid w:val="00066F38"/>
    <w:rsid w:val="00080810"/>
    <w:rsid w:val="00083224"/>
    <w:rsid w:val="00083F4F"/>
    <w:rsid w:val="000930CC"/>
    <w:rsid w:val="00093B27"/>
    <w:rsid w:val="000968BF"/>
    <w:rsid w:val="000977D6"/>
    <w:rsid w:val="000A79D9"/>
    <w:rsid w:val="000B7063"/>
    <w:rsid w:val="000C2527"/>
    <w:rsid w:val="000C67AC"/>
    <w:rsid w:val="000C67E1"/>
    <w:rsid w:val="000C69C4"/>
    <w:rsid w:val="000C7F11"/>
    <w:rsid w:val="000D1160"/>
    <w:rsid w:val="000D60EC"/>
    <w:rsid w:val="000D6779"/>
    <w:rsid w:val="000E3235"/>
    <w:rsid w:val="000E4E08"/>
    <w:rsid w:val="000F0731"/>
    <w:rsid w:val="000F0BED"/>
    <w:rsid w:val="000F41F9"/>
    <w:rsid w:val="00101A0A"/>
    <w:rsid w:val="001069F4"/>
    <w:rsid w:val="00107A22"/>
    <w:rsid w:val="001168A7"/>
    <w:rsid w:val="00116A04"/>
    <w:rsid w:val="00116AFF"/>
    <w:rsid w:val="001172C6"/>
    <w:rsid w:val="0012025F"/>
    <w:rsid w:val="001214DD"/>
    <w:rsid w:val="00121A41"/>
    <w:rsid w:val="00124900"/>
    <w:rsid w:val="001256CE"/>
    <w:rsid w:val="00135D81"/>
    <w:rsid w:val="0014036E"/>
    <w:rsid w:val="001500F7"/>
    <w:rsid w:val="00154332"/>
    <w:rsid w:val="00155271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768F2"/>
    <w:rsid w:val="001817B3"/>
    <w:rsid w:val="00183668"/>
    <w:rsid w:val="00183AE3"/>
    <w:rsid w:val="001968A2"/>
    <w:rsid w:val="00197234"/>
    <w:rsid w:val="001A1960"/>
    <w:rsid w:val="001A2DFB"/>
    <w:rsid w:val="001A508F"/>
    <w:rsid w:val="001A606E"/>
    <w:rsid w:val="001A72E7"/>
    <w:rsid w:val="001A7AB4"/>
    <w:rsid w:val="001C22AD"/>
    <w:rsid w:val="001C2B06"/>
    <w:rsid w:val="001C3062"/>
    <w:rsid w:val="001C61ED"/>
    <w:rsid w:val="001C77FA"/>
    <w:rsid w:val="001D0F42"/>
    <w:rsid w:val="001D1FFD"/>
    <w:rsid w:val="001D4279"/>
    <w:rsid w:val="001E306A"/>
    <w:rsid w:val="001F7745"/>
    <w:rsid w:val="00211F18"/>
    <w:rsid w:val="00212BD3"/>
    <w:rsid w:val="00220F86"/>
    <w:rsid w:val="00220FFC"/>
    <w:rsid w:val="00222233"/>
    <w:rsid w:val="00223D7C"/>
    <w:rsid w:val="00225FC7"/>
    <w:rsid w:val="002316F7"/>
    <w:rsid w:val="00234E43"/>
    <w:rsid w:val="00242336"/>
    <w:rsid w:val="0024497E"/>
    <w:rsid w:val="00244ADE"/>
    <w:rsid w:val="002504CF"/>
    <w:rsid w:val="00253878"/>
    <w:rsid w:val="00257195"/>
    <w:rsid w:val="002571E0"/>
    <w:rsid w:val="00257A96"/>
    <w:rsid w:val="002658AA"/>
    <w:rsid w:val="00270B2D"/>
    <w:rsid w:val="00275121"/>
    <w:rsid w:val="002756BF"/>
    <w:rsid w:val="00275751"/>
    <w:rsid w:val="00276154"/>
    <w:rsid w:val="00276B36"/>
    <w:rsid w:val="00276F96"/>
    <w:rsid w:val="00287348"/>
    <w:rsid w:val="00292275"/>
    <w:rsid w:val="00297A77"/>
    <w:rsid w:val="002A0FA6"/>
    <w:rsid w:val="002A4AE5"/>
    <w:rsid w:val="002B074A"/>
    <w:rsid w:val="002B1E4B"/>
    <w:rsid w:val="002B4B73"/>
    <w:rsid w:val="002C20D2"/>
    <w:rsid w:val="002D6CE1"/>
    <w:rsid w:val="002D7747"/>
    <w:rsid w:val="002D778E"/>
    <w:rsid w:val="002E0D3F"/>
    <w:rsid w:val="002E38EB"/>
    <w:rsid w:val="002E428C"/>
    <w:rsid w:val="002E48C6"/>
    <w:rsid w:val="002F77DD"/>
    <w:rsid w:val="00310188"/>
    <w:rsid w:val="00312C41"/>
    <w:rsid w:val="00315316"/>
    <w:rsid w:val="00317905"/>
    <w:rsid w:val="0032177C"/>
    <w:rsid w:val="00322606"/>
    <w:rsid w:val="00327487"/>
    <w:rsid w:val="00330646"/>
    <w:rsid w:val="00330C4D"/>
    <w:rsid w:val="00330E44"/>
    <w:rsid w:val="0033151A"/>
    <w:rsid w:val="003338B9"/>
    <w:rsid w:val="00335378"/>
    <w:rsid w:val="00336621"/>
    <w:rsid w:val="00342FA4"/>
    <w:rsid w:val="00343EE5"/>
    <w:rsid w:val="00345C87"/>
    <w:rsid w:val="00346BE5"/>
    <w:rsid w:val="0035044F"/>
    <w:rsid w:val="003518D5"/>
    <w:rsid w:val="00351B6D"/>
    <w:rsid w:val="003553A9"/>
    <w:rsid w:val="0035767A"/>
    <w:rsid w:val="00367036"/>
    <w:rsid w:val="0037267A"/>
    <w:rsid w:val="003770EA"/>
    <w:rsid w:val="00377538"/>
    <w:rsid w:val="00381E19"/>
    <w:rsid w:val="00382F23"/>
    <w:rsid w:val="003832C7"/>
    <w:rsid w:val="003875D9"/>
    <w:rsid w:val="003902AB"/>
    <w:rsid w:val="0039221D"/>
    <w:rsid w:val="00396657"/>
    <w:rsid w:val="003A11B3"/>
    <w:rsid w:val="003A373F"/>
    <w:rsid w:val="003A4299"/>
    <w:rsid w:val="003A4EBA"/>
    <w:rsid w:val="003A600B"/>
    <w:rsid w:val="003B00C8"/>
    <w:rsid w:val="003B0678"/>
    <w:rsid w:val="003B0AD8"/>
    <w:rsid w:val="003B1B2E"/>
    <w:rsid w:val="003B45A4"/>
    <w:rsid w:val="003B47EA"/>
    <w:rsid w:val="003C30E7"/>
    <w:rsid w:val="003C3803"/>
    <w:rsid w:val="003C62F0"/>
    <w:rsid w:val="003D1F31"/>
    <w:rsid w:val="003D5D9A"/>
    <w:rsid w:val="003E132D"/>
    <w:rsid w:val="003E3B0E"/>
    <w:rsid w:val="003F192D"/>
    <w:rsid w:val="003F413D"/>
    <w:rsid w:val="003F59F0"/>
    <w:rsid w:val="003F794D"/>
    <w:rsid w:val="0040198A"/>
    <w:rsid w:val="0040393E"/>
    <w:rsid w:val="0040618F"/>
    <w:rsid w:val="004109F9"/>
    <w:rsid w:val="00410F29"/>
    <w:rsid w:val="004129D8"/>
    <w:rsid w:val="00416D4E"/>
    <w:rsid w:val="00420EB8"/>
    <w:rsid w:val="004241EE"/>
    <w:rsid w:val="0042655D"/>
    <w:rsid w:val="00431023"/>
    <w:rsid w:val="00441829"/>
    <w:rsid w:val="0044598B"/>
    <w:rsid w:val="00447752"/>
    <w:rsid w:val="00452893"/>
    <w:rsid w:val="00452B15"/>
    <w:rsid w:val="00455330"/>
    <w:rsid w:val="00461B70"/>
    <w:rsid w:val="00464C06"/>
    <w:rsid w:val="00467C6C"/>
    <w:rsid w:val="00470968"/>
    <w:rsid w:val="00472705"/>
    <w:rsid w:val="004728BB"/>
    <w:rsid w:val="0047564F"/>
    <w:rsid w:val="004769AE"/>
    <w:rsid w:val="00476DAC"/>
    <w:rsid w:val="00476FAB"/>
    <w:rsid w:val="00481100"/>
    <w:rsid w:val="00491E3E"/>
    <w:rsid w:val="00492DC8"/>
    <w:rsid w:val="004932A2"/>
    <w:rsid w:val="004942FF"/>
    <w:rsid w:val="00494EEB"/>
    <w:rsid w:val="004A4117"/>
    <w:rsid w:val="004A5C97"/>
    <w:rsid w:val="004B0E87"/>
    <w:rsid w:val="004B15EE"/>
    <w:rsid w:val="004B1768"/>
    <w:rsid w:val="004B242F"/>
    <w:rsid w:val="004B2E71"/>
    <w:rsid w:val="004B4FF7"/>
    <w:rsid w:val="004B5D81"/>
    <w:rsid w:val="004B7143"/>
    <w:rsid w:val="004C0150"/>
    <w:rsid w:val="004C3CF1"/>
    <w:rsid w:val="004C4212"/>
    <w:rsid w:val="004D0163"/>
    <w:rsid w:val="004D019C"/>
    <w:rsid w:val="004D3791"/>
    <w:rsid w:val="004D6741"/>
    <w:rsid w:val="004D7A94"/>
    <w:rsid w:val="004E4A45"/>
    <w:rsid w:val="004E5185"/>
    <w:rsid w:val="004F0075"/>
    <w:rsid w:val="004F0C8B"/>
    <w:rsid w:val="004F6820"/>
    <w:rsid w:val="00500442"/>
    <w:rsid w:val="00502A98"/>
    <w:rsid w:val="00504E6E"/>
    <w:rsid w:val="005067C3"/>
    <w:rsid w:val="005109AB"/>
    <w:rsid w:val="0051164E"/>
    <w:rsid w:val="00515260"/>
    <w:rsid w:val="00517EDB"/>
    <w:rsid w:val="00521951"/>
    <w:rsid w:val="00523866"/>
    <w:rsid w:val="0053394D"/>
    <w:rsid w:val="00536E36"/>
    <w:rsid w:val="0054675C"/>
    <w:rsid w:val="00546E1B"/>
    <w:rsid w:val="005510B0"/>
    <w:rsid w:val="005522A6"/>
    <w:rsid w:val="00554649"/>
    <w:rsid w:val="005546F9"/>
    <w:rsid w:val="00556387"/>
    <w:rsid w:val="0055796B"/>
    <w:rsid w:val="005613B3"/>
    <w:rsid w:val="00561C46"/>
    <w:rsid w:val="00563DBA"/>
    <w:rsid w:val="005654DA"/>
    <w:rsid w:val="00574F55"/>
    <w:rsid w:val="00575838"/>
    <w:rsid w:val="005837D7"/>
    <w:rsid w:val="00583FAF"/>
    <w:rsid w:val="005857D7"/>
    <w:rsid w:val="00587528"/>
    <w:rsid w:val="005877D7"/>
    <w:rsid w:val="00590679"/>
    <w:rsid w:val="005A00C6"/>
    <w:rsid w:val="005A2460"/>
    <w:rsid w:val="005A3409"/>
    <w:rsid w:val="005A3CEB"/>
    <w:rsid w:val="005A3FEB"/>
    <w:rsid w:val="005A4145"/>
    <w:rsid w:val="005A4864"/>
    <w:rsid w:val="005A652B"/>
    <w:rsid w:val="005A6548"/>
    <w:rsid w:val="005A6791"/>
    <w:rsid w:val="005B1521"/>
    <w:rsid w:val="005B2581"/>
    <w:rsid w:val="005B3025"/>
    <w:rsid w:val="005B4CEC"/>
    <w:rsid w:val="005B4DF0"/>
    <w:rsid w:val="005B5C99"/>
    <w:rsid w:val="005B684F"/>
    <w:rsid w:val="005B68C8"/>
    <w:rsid w:val="005B7696"/>
    <w:rsid w:val="005C7CD9"/>
    <w:rsid w:val="005C7E35"/>
    <w:rsid w:val="005D1F20"/>
    <w:rsid w:val="005D67F9"/>
    <w:rsid w:val="005D7F8A"/>
    <w:rsid w:val="005E166C"/>
    <w:rsid w:val="005E2FC3"/>
    <w:rsid w:val="005E52A4"/>
    <w:rsid w:val="005E54C0"/>
    <w:rsid w:val="005E6029"/>
    <w:rsid w:val="005F4FCC"/>
    <w:rsid w:val="00601193"/>
    <w:rsid w:val="00603005"/>
    <w:rsid w:val="00610FAA"/>
    <w:rsid w:val="00611056"/>
    <w:rsid w:val="006167D7"/>
    <w:rsid w:val="00616884"/>
    <w:rsid w:val="00621FBF"/>
    <w:rsid w:val="006225A0"/>
    <w:rsid w:val="006228B4"/>
    <w:rsid w:val="00640A2C"/>
    <w:rsid w:val="00640B0A"/>
    <w:rsid w:val="00640BDE"/>
    <w:rsid w:val="00641C6E"/>
    <w:rsid w:val="00641EA5"/>
    <w:rsid w:val="006424E7"/>
    <w:rsid w:val="00644128"/>
    <w:rsid w:val="00646BDB"/>
    <w:rsid w:val="0064733A"/>
    <w:rsid w:val="00647676"/>
    <w:rsid w:val="0065040D"/>
    <w:rsid w:val="00652DCB"/>
    <w:rsid w:val="00653059"/>
    <w:rsid w:val="006530CB"/>
    <w:rsid w:val="00653581"/>
    <w:rsid w:val="00661F85"/>
    <w:rsid w:val="00664246"/>
    <w:rsid w:val="006644AE"/>
    <w:rsid w:val="00665154"/>
    <w:rsid w:val="006708E0"/>
    <w:rsid w:val="00670C9C"/>
    <w:rsid w:val="0067357A"/>
    <w:rsid w:val="006762FD"/>
    <w:rsid w:val="00681A75"/>
    <w:rsid w:val="00681BC7"/>
    <w:rsid w:val="006849A6"/>
    <w:rsid w:val="0068722F"/>
    <w:rsid w:val="00687DD5"/>
    <w:rsid w:val="00687F82"/>
    <w:rsid w:val="006905E5"/>
    <w:rsid w:val="00691060"/>
    <w:rsid w:val="006932DE"/>
    <w:rsid w:val="0069381F"/>
    <w:rsid w:val="0069546D"/>
    <w:rsid w:val="00696CE9"/>
    <w:rsid w:val="006A23A9"/>
    <w:rsid w:val="006A2C89"/>
    <w:rsid w:val="006A6D5B"/>
    <w:rsid w:val="006B0AEE"/>
    <w:rsid w:val="006B574A"/>
    <w:rsid w:val="006B7769"/>
    <w:rsid w:val="006C0FD5"/>
    <w:rsid w:val="006C114D"/>
    <w:rsid w:val="006C14A9"/>
    <w:rsid w:val="006C709C"/>
    <w:rsid w:val="006D06ED"/>
    <w:rsid w:val="006D4226"/>
    <w:rsid w:val="006D49B5"/>
    <w:rsid w:val="006D5DA3"/>
    <w:rsid w:val="006E002F"/>
    <w:rsid w:val="006E0FF1"/>
    <w:rsid w:val="006E1625"/>
    <w:rsid w:val="006E5E91"/>
    <w:rsid w:val="006E6091"/>
    <w:rsid w:val="006F23F0"/>
    <w:rsid w:val="006F25D5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336B1"/>
    <w:rsid w:val="00733BA8"/>
    <w:rsid w:val="00733FF8"/>
    <w:rsid w:val="007431D7"/>
    <w:rsid w:val="00744107"/>
    <w:rsid w:val="0075359A"/>
    <w:rsid w:val="00753B48"/>
    <w:rsid w:val="00754A48"/>
    <w:rsid w:val="00762791"/>
    <w:rsid w:val="007648FF"/>
    <w:rsid w:val="00764F79"/>
    <w:rsid w:val="0077373B"/>
    <w:rsid w:val="00775608"/>
    <w:rsid w:val="00775F1B"/>
    <w:rsid w:val="00776BD3"/>
    <w:rsid w:val="007805DE"/>
    <w:rsid w:val="00780F17"/>
    <w:rsid w:val="00781AAA"/>
    <w:rsid w:val="00783917"/>
    <w:rsid w:val="007852E2"/>
    <w:rsid w:val="00791FAF"/>
    <w:rsid w:val="00792A38"/>
    <w:rsid w:val="0079751B"/>
    <w:rsid w:val="007A0186"/>
    <w:rsid w:val="007A3847"/>
    <w:rsid w:val="007A7A38"/>
    <w:rsid w:val="007B22BB"/>
    <w:rsid w:val="007B53B8"/>
    <w:rsid w:val="007B5D24"/>
    <w:rsid w:val="007B7D4B"/>
    <w:rsid w:val="007C1512"/>
    <w:rsid w:val="007C2255"/>
    <w:rsid w:val="007C3661"/>
    <w:rsid w:val="007C49E2"/>
    <w:rsid w:val="007C568B"/>
    <w:rsid w:val="007C6502"/>
    <w:rsid w:val="007D368D"/>
    <w:rsid w:val="007E2998"/>
    <w:rsid w:val="007E4B69"/>
    <w:rsid w:val="007E4C65"/>
    <w:rsid w:val="007E568E"/>
    <w:rsid w:val="007E6E44"/>
    <w:rsid w:val="007F08E7"/>
    <w:rsid w:val="007F54A6"/>
    <w:rsid w:val="007F56F4"/>
    <w:rsid w:val="007F57E0"/>
    <w:rsid w:val="007F666F"/>
    <w:rsid w:val="007F7973"/>
    <w:rsid w:val="00802DA9"/>
    <w:rsid w:val="00804E47"/>
    <w:rsid w:val="008074AE"/>
    <w:rsid w:val="00810535"/>
    <w:rsid w:val="008138C3"/>
    <w:rsid w:val="008150DE"/>
    <w:rsid w:val="0082130C"/>
    <w:rsid w:val="00822329"/>
    <w:rsid w:val="008224B6"/>
    <w:rsid w:val="0082654D"/>
    <w:rsid w:val="00831C8F"/>
    <w:rsid w:val="00832534"/>
    <w:rsid w:val="00837CC6"/>
    <w:rsid w:val="00843FFF"/>
    <w:rsid w:val="008456BA"/>
    <w:rsid w:val="00845D88"/>
    <w:rsid w:val="0084621B"/>
    <w:rsid w:val="00846550"/>
    <w:rsid w:val="008472A0"/>
    <w:rsid w:val="00851847"/>
    <w:rsid w:val="008520D7"/>
    <w:rsid w:val="0085383C"/>
    <w:rsid w:val="0085551B"/>
    <w:rsid w:val="00856DCE"/>
    <w:rsid w:val="00861459"/>
    <w:rsid w:val="008632C4"/>
    <w:rsid w:val="008707AC"/>
    <w:rsid w:val="0087573A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0E04"/>
    <w:rsid w:val="008A4DDA"/>
    <w:rsid w:val="008B2195"/>
    <w:rsid w:val="008B338B"/>
    <w:rsid w:val="008B4821"/>
    <w:rsid w:val="008C2155"/>
    <w:rsid w:val="008C3125"/>
    <w:rsid w:val="008D2FE6"/>
    <w:rsid w:val="008D45DB"/>
    <w:rsid w:val="008D50EB"/>
    <w:rsid w:val="008D628A"/>
    <w:rsid w:val="008E4D70"/>
    <w:rsid w:val="008E73A6"/>
    <w:rsid w:val="008F0CD7"/>
    <w:rsid w:val="008F5B3F"/>
    <w:rsid w:val="008F64B5"/>
    <w:rsid w:val="00901872"/>
    <w:rsid w:val="009021C1"/>
    <w:rsid w:val="0090710C"/>
    <w:rsid w:val="00907EC1"/>
    <w:rsid w:val="00911EE4"/>
    <w:rsid w:val="0091704E"/>
    <w:rsid w:val="0091769D"/>
    <w:rsid w:val="0092388E"/>
    <w:rsid w:val="009262F5"/>
    <w:rsid w:val="00927CD8"/>
    <w:rsid w:val="009304E9"/>
    <w:rsid w:val="009350CF"/>
    <w:rsid w:val="00940C21"/>
    <w:rsid w:val="00941034"/>
    <w:rsid w:val="0094301B"/>
    <w:rsid w:val="00944A51"/>
    <w:rsid w:val="00945F5E"/>
    <w:rsid w:val="0094738E"/>
    <w:rsid w:val="009516B0"/>
    <w:rsid w:val="00953889"/>
    <w:rsid w:val="00956DBD"/>
    <w:rsid w:val="00965451"/>
    <w:rsid w:val="00966570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4C8"/>
    <w:rsid w:val="009A2A65"/>
    <w:rsid w:val="009A4B64"/>
    <w:rsid w:val="009A53B7"/>
    <w:rsid w:val="009A7EAC"/>
    <w:rsid w:val="009B289D"/>
    <w:rsid w:val="009B346A"/>
    <w:rsid w:val="009B6AE7"/>
    <w:rsid w:val="009C0205"/>
    <w:rsid w:val="009C044C"/>
    <w:rsid w:val="009D030A"/>
    <w:rsid w:val="009E03BB"/>
    <w:rsid w:val="009E07E9"/>
    <w:rsid w:val="009E34E2"/>
    <w:rsid w:val="009F5793"/>
    <w:rsid w:val="009F5839"/>
    <w:rsid w:val="009F621D"/>
    <w:rsid w:val="009F749C"/>
    <w:rsid w:val="00A04B22"/>
    <w:rsid w:val="00A0530E"/>
    <w:rsid w:val="00A05B59"/>
    <w:rsid w:val="00A07C7C"/>
    <w:rsid w:val="00A11439"/>
    <w:rsid w:val="00A11926"/>
    <w:rsid w:val="00A11C67"/>
    <w:rsid w:val="00A120A8"/>
    <w:rsid w:val="00A13F64"/>
    <w:rsid w:val="00A142B4"/>
    <w:rsid w:val="00A145EB"/>
    <w:rsid w:val="00A20B3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03F2"/>
    <w:rsid w:val="00A41285"/>
    <w:rsid w:val="00A41582"/>
    <w:rsid w:val="00A446A1"/>
    <w:rsid w:val="00A503BA"/>
    <w:rsid w:val="00A63F79"/>
    <w:rsid w:val="00A640B9"/>
    <w:rsid w:val="00A666B8"/>
    <w:rsid w:val="00A67027"/>
    <w:rsid w:val="00A70CEC"/>
    <w:rsid w:val="00A7309B"/>
    <w:rsid w:val="00A731BE"/>
    <w:rsid w:val="00A73E6F"/>
    <w:rsid w:val="00A756DC"/>
    <w:rsid w:val="00A76917"/>
    <w:rsid w:val="00A775E7"/>
    <w:rsid w:val="00A81BA3"/>
    <w:rsid w:val="00A907A6"/>
    <w:rsid w:val="00A95FB3"/>
    <w:rsid w:val="00A97153"/>
    <w:rsid w:val="00AA3F9F"/>
    <w:rsid w:val="00AB56DB"/>
    <w:rsid w:val="00AB67CA"/>
    <w:rsid w:val="00AC01E1"/>
    <w:rsid w:val="00AC1489"/>
    <w:rsid w:val="00AC1521"/>
    <w:rsid w:val="00AC16C8"/>
    <w:rsid w:val="00AD1123"/>
    <w:rsid w:val="00AD154D"/>
    <w:rsid w:val="00AD3480"/>
    <w:rsid w:val="00AD383D"/>
    <w:rsid w:val="00AE0BCA"/>
    <w:rsid w:val="00AE0FC1"/>
    <w:rsid w:val="00AE334F"/>
    <w:rsid w:val="00AE614E"/>
    <w:rsid w:val="00AF1409"/>
    <w:rsid w:val="00AF4822"/>
    <w:rsid w:val="00B00E1B"/>
    <w:rsid w:val="00B02C4D"/>
    <w:rsid w:val="00B063DF"/>
    <w:rsid w:val="00B10857"/>
    <w:rsid w:val="00B11538"/>
    <w:rsid w:val="00B13390"/>
    <w:rsid w:val="00B2130F"/>
    <w:rsid w:val="00B2249B"/>
    <w:rsid w:val="00B237B0"/>
    <w:rsid w:val="00B23827"/>
    <w:rsid w:val="00B25BDD"/>
    <w:rsid w:val="00B262A4"/>
    <w:rsid w:val="00B26C67"/>
    <w:rsid w:val="00B31B92"/>
    <w:rsid w:val="00B327F4"/>
    <w:rsid w:val="00B37528"/>
    <w:rsid w:val="00B5005D"/>
    <w:rsid w:val="00B5176B"/>
    <w:rsid w:val="00B51F63"/>
    <w:rsid w:val="00B563DC"/>
    <w:rsid w:val="00B61AE9"/>
    <w:rsid w:val="00B63029"/>
    <w:rsid w:val="00B64172"/>
    <w:rsid w:val="00B7119D"/>
    <w:rsid w:val="00B7273A"/>
    <w:rsid w:val="00B77652"/>
    <w:rsid w:val="00B77C63"/>
    <w:rsid w:val="00B80684"/>
    <w:rsid w:val="00B82FD6"/>
    <w:rsid w:val="00B8675D"/>
    <w:rsid w:val="00B87558"/>
    <w:rsid w:val="00B904D4"/>
    <w:rsid w:val="00B93522"/>
    <w:rsid w:val="00B945D8"/>
    <w:rsid w:val="00B9467A"/>
    <w:rsid w:val="00BA2FDB"/>
    <w:rsid w:val="00BA6747"/>
    <w:rsid w:val="00BA72F6"/>
    <w:rsid w:val="00BB74E2"/>
    <w:rsid w:val="00BC03DB"/>
    <w:rsid w:val="00BC1B91"/>
    <w:rsid w:val="00BC6DE1"/>
    <w:rsid w:val="00BC77AC"/>
    <w:rsid w:val="00BD5E9E"/>
    <w:rsid w:val="00BE6E47"/>
    <w:rsid w:val="00BE7BD0"/>
    <w:rsid w:val="00BF2F5B"/>
    <w:rsid w:val="00BF741E"/>
    <w:rsid w:val="00C01102"/>
    <w:rsid w:val="00C01C14"/>
    <w:rsid w:val="00C04A13"/>
    <w:rsid w:val="00C06A75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36F4F"/>
    <w:rsid w:val="00C43BD8"/>
    <w:rsid w:val="00C46467"/>
    <w:rsid w:val="00C47796"/>
    <w:rsid w:val="00C85E70"/>
    <w:rsid w:val="00C90D3B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0753"/>
    <w:rsid w:val="00CC3BE6"/>
    <w:rsid w:val="00CC4D73"/>
    <w:rsid w:val="00CD0209"/>
    <w:rsid w:val="00CD1169"/>
    <w:rsid w:val="00CD64EE"/>
    <w:rsid w:val="00CE1756"/>
    <w:rsid w:val="00CE1976"/>
    <w:rsid w:val="00CE2575"/>
    <w:rsid w:val="00CE6E4F"/>
    <w:rsid w:val="00CF7FE0"/>
    <w:rsid w:val="00D00612"/>
    <w:rsid w:val="00D023E1"/>
    <w:rsid w:val="00D04254"/>
    <w:rsid w:val="00D059BB"/>
    <w:rsid w:val="00D06433"/>
    <w:rsid w:val="00D11CF4"/>
    <w:rsid w:val="00D141B7"/>
    <w:rsid w:val="00D15391"/>
    <w:rsid w:val="00D16C16"/>
    <w:rsid w:val="00D17A2A"/>
    <w:rsid w:val="00D27A3D"/>
    <w:rsid w:val="00D301F6"/>
    <w:rsid w:val="00D32478"/>
    <w:rsid w:val="00D328AC"/>
    <w:rsid w:val="00D33860"/>
    <w:rsid w:val="00D3405B"/>
    <w:rsid w:val="00D34C90"/>
    <w:rsid w:val="00D37551"/>
    <w:rsid w:val="00D4051D"/>
    <w:rsid w:val="00D40DC6"/>
    <w:rsid w:val="00D41840"/>
    <w:rsid w:val="00D42662"/>
    <w:rsid w:val="00D45EA5"/>
    <w:rsid w:val="00D53A7C"/>
    <w:rsid w:val="00D570BA"/>
    <w:rsid w:val="00D642B0"/>
    <w:rsid w:val="00D664A3"/>
    <w:rsid w:val="00D674D0"/>
    <w:rsid w:val="00D67D3E"/>
    <w:rsid w:val="00D72F8E"/>
    <w:rsid w:val="00D75268"/>
    <w:rsid w:val="00D75D95"/>
    <w:rsid w:val="00D80448"/>
    <w:rsid w:val="00D86872"/>
    <w:rsid w:val="00D86FB4"/>
    <w:rsid w:val="00D90E73"/>
    <w:rsid w:val="00D97AB8"/>
    <w:rsid w:val="00DA15A5"/>
    <w:rsid w:val="00DA6622"/>
    <w:rsid w:val="00DB4476"/>
    <w:rsid w:val="00DB5218"/>
    <w:rsid w:val="00DB712D"/>
    <w:rsid w:val="00DC0BD2"/>
    <w:rsid w:val="00DC0F9F"/>
    <w:rsid w:val="00DC21EC"/>
    <w:rsid w:val="00DC378D"/>
    <w:rsid w:val="00DD1C14"/>
    <w:rsid w:val="00DD311D"/>
    <w:rsid w:val="00DD435C"/>
    <w:rsid w:val="00DD7FEE"/>
    <w:rsid w:val="00DE075B"/>
    <w:rsid w:val="00DE21DE"/>
    <w:rsid w:val="00DE488E"/>
    <w:rsid w:val="00DE7415"/>
    <w:rsid w:val="00DE783D"/>
    <w:rsid w:val="00DF23EA"/>
    <w:rsid w:val="00DF427F"/>
    <w:rsid w:val="00DF6A3C"/>
    <w:rsid w:val="00DF6FD2"/>
    <w:rsid w:val="00E109C5"/>
    <w:rsid w:val="00E10C26"/>
    <w:rsid w:val="00E12320"/>
    <w:rsid w:val="00E12567"/>
    <w:rsid w:val="00E12F68"/>
    <w:rsid w:val="00E1720A"/>
    <w:rsid w:val="00E174B3"/>
    <w:rsid w:val="00E21727"/>
    <w:rsid w:val="00E24F8C"/>
    <w:rsid w:val="00E31719"/>
    <w:rsid w:val="00E32CC5"/>
    <w:rsid w:val="00E32F01"/>
    <w:rsid w:val="00E34B62"/>
    <w:rsid w:val="00E360C6"/>
    <w:rsid w:val="00E4458A"/>
    <w:rsid w:val="00E521AA"/>
    <w:rsid w:val="00E538C4"/>
    <w:rsid w:val="00E568DB"/>
    <w:rsid w:val="00E5737A"/>
    <w:rsid w:val="00E7365B"/>
    <w:rsid w:val="00E75088"/>
    <w:rsid w:val="00E752B0"/>
    <w:rsid w:val="00E83F59"/>
    <w:rsid w:val="00E862C6"/>
    <w:rsid w:val="00E97570"/>
    <w:rsid w:val="00EA25F2"/>
    <w:rsid w:val="00EA2FFC"/>
    <w:rsid w:val="00EA6608"/>
    <w:rsid w:val="00EA7828"/>
    <w:rsid w:val="00EA79FB"/>
    <w:rsid w:val="00EA7A54"/>
    <w:rsid w:val="00EB05AB"/>
    <w:rsid w:val="00EB166E"/>
    <w:rsid w:val="00EB6994"/>
    <w:rsid w:val="00EB76DE"/>
    <w:rsid w:val="00EB7D69"/>
    <w:rsid w:val="00EC2404"/>
    <w:rsid w:val="00EC36A9"/>
    <w:rsid w:val="00EC5730"/>
    <w:rsid w:val="00ED23FB"/>
    <w:rsid w:val="00ED5482"/>
    <w:rsid w:val="00ED5AA4"/>
    <w:rsid w:val="00EE1292"/>
    <w:rsid w:val="00EE4EA6"/>
    <w:rsid w:val="00EE74B2"/>
    <w:rsid w:val="00EE7FAC"/>
    <w:rsid w:val="00EF0468"/>
    <w:rsid w:val="00EF0701"/>
    <w:rsid w:val="00EF5946"/>
    <w:rsid w:val="00F0247B"/>
    <w:rsid w:val="00F03E8C"/>
    <w:rsid w:val="00F05A4A"/>
    <w:rsid w:val="00F102B1"/>
    <w:rsid w:val="00F11697"/>
    <w:rsid w:val="00F13401"/>
    <w:rsid w:val="00F15E69"/>
    <w:rsid w:val="00F1635D"/>
    <w:rsid w:val="00F216DB"/>
    <w:rsid w:val="00F22A7F"/>
    <w:rsid w:val="00F25AB3"/>
    <w:rsid w:val="00F27E53"/>
    <w:rsid w:val="00F27E6A"/>
    <w:rsid w:val="00F34089"/>
    <w:rsid w:val="00F3468D"/>
    <w:rsid w:val="00F36B73"/>
    <w:rsid w:val="00F36E67"/>
    <w:rsid w:val="00F405CA"/>
    <w:rsid w:val="00F429F1"/>
    <w:rsid w:val="00F43034"/>
    <w:rsid w:val="00F44C9C"/>
    <w:rsid w:val="00F46DD0"/>
    <w:rsid w:val="00F55469"/>
    <w:rsid w:val="00F55FCB"/>
    <w:rsid w:val="00F56FE6"/>
    <w:rsid w:val="00F61C9A"/>
    <w:rsid w:val="00F61DEE"/>
    <w:rsid w:val="00F66BE6"/>
    <w:rsid w:val="00F67543"/>
    <w:rsid w:val="00F71A4E"/>
    <w:rsid w:val="00F74592"/>
    <w:rsid w:val="00F7476E"/>
    <w:rsid w:val="00F74F51"/>
    <w:rsid w:val="00F7713B"/>
    <w:rsid w:val="00F82267"/>
    <w:rsid w:val="00F82988"/>
    <w:rsid w:val="00F8347F"/>
    <w:rsid w:val="00F8542C"/>
    <w:rsid w:val="00F87A24"/>
    <w:rsid w:val="00F90873"/>
    <w:rsid w:val="00F920A6"/>
    <w:rsid w:val="00F944F9"/>
    <w:rsid w:val="00F953B0"/>
    <w:rsid w:val="00F95B5A"/>
    <w:rsid w:val="00FA5198"/>
    <w:rsid w:val="00FA51FC"/>
    <w:rsid w:val="00FA5EC2"/>
    <w:rsid w:val="00FB0196"/>
    <w:rsid w:val="00FB4A86"/>
    <w:rsid w:val="00FC1B32"/>
    <w:rsid w:val="00FC260E"/>
    <w:rsid w:val="00FC4CEF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styleId="Pogrubienie">
    <w:name w:val="Strong"/>
    <w:uiPriority w:val="22"/>
    <w:qFormat/>
    <w:rsid w:val="004D019C"/>
    <w:rPr>
      <w:rFonts w:cs="Times New Roman"/>
      <w:b/>
      <w:bCs/>
    </w:rPr>
  </w:style>
  <w:style w:type="table" w:customStyle="1" w:styleId="Tabela-Siatka2">
    <w:name w:val="Tabela - Siatka2"/>
    <w:basedOn w:val="Standardowy"/>
    <w:next w:val="Tabela-Siatka"/>
    <w:uiPriority w:val="39"/>
    <w:rsid w:val="00041F1F"/>
    <w:rPr>
      <w:rFonts w:ascii="Arial" w:eastAsia="Aptos" w:hAnsi="Arial" w:cs="Arial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5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2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06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5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7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4</TotalTime>
  <Pages>9</Pages>
  <Words>1971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Andryszczak Anna (PSG)</cp:lastModifiedBy>
  <cp:revision>2</cp:revision>
  <cp:lastPrinted>2026-07-08T10:22:00Z</cp:lastPrinted>
  <dcterms:created xsi:type="dcterms:W3CDTF">2026-07-08T10:26:00Z</dcterms:created>
  <dcterms:modified xsi:type="dcterms:W3CDTF">2026-07-08T10:26:00Z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